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CE4" w:rsidRPr="00C82236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1.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Фасл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асосии геологияи 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андис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кадом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оянд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bCs/>
          <w:sz w:val="28"/>
          <w:szCs w:val="28"/>
        </w:rPr>
        <w:t>Петрографияи му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андис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>, геологияи му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андисии массив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 xml:space="preserve">ои </w:t>
      </w:r>
      <w:r w:rsidRPr="00C82236">
        <w:rPr>
          <w:rFonts w:ascii="Times New Roman" w:hAnsi="Times New Roman"/>
          <w:bCs/>
          <w:sz w:val="28"/>
          <w:szCs w:val="28"/>
        </w:rPr>
        <w:t>ҷ</w:t>
      </w:r>
      <w:r w:rsidRPr="00C82236">
        <w:rPr>
          <w:rFonts w:ascii="Times New Roman Tj" w:hAnsi="Times New Roman Tj"/>
          <w:bCs/>
          <w:sz w:val="28"/>
          <w:szCs w:val="28"/>
        </w:rPr>
        <w:t>инс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ои к</w:t>
      </w:r>
      <w:r w:rsidRPr="00C82236">
        <w:rPr>
          <w:rFonts w:ascii="Times New Roman" w:hAnsi="Times New Roman"/>
          <w:bCs/>
          <w:sz w:val="28"/>
          <w:szCs w:val="28"/>
        </w:rPr>
        <w:t>ӯҳӣ</w:t>
      </w:r>
      <w:r w:rsidRPr="00C82236">
        <w:rPr>
          <w:rFonts w:ascii="Times New Roman Tj" w:hAnsi="Times New Roman Tj"/>
          <w:bCs/>
          <w:sz w:val="28"/>
          <w:szCs w:val="28"/>
        </w:rPr>
        <w:t>, геодинамикаи му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андис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Геоморфология, Петрография, Минералогия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Геодинамикаи 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андис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петрофизика, минералогия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геодинамик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геологияи 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андис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гидрогеология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Гидрогеология, геоморфология, грунтшинос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2.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vertAlign w:val="superscript"/>
        </w:rPr>
      </w:pPr>
      <w:r w:rsidRPr="00C82236">
        <w:rPr>
          <w:rFonts w:ascii="Times New Roman Tj" w:hAnsi="Times New Roman Tj"/>
          <w:sz w:val="28"/>
          <w:szCs w:val="28"/>
        </w:rPr>
        <w:t>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механик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кадом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оянд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яхбанд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фурурав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аракат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тектоник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bCs/>
          <w:sz w:val="28"/>
          <w:szCs w:val="28"/>
        </w:rPr>
        <w:t>Фишурдашав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 xml:space="preserve">, ёзидан, </w:t>
      </w:r>
      <w:r w:rsidRPr="00C82236">
        <w:rPr>
          <w:rFonts w:ascii="Times New Roman" w:hAnsi="Times New Roman"/>
          <w:bCs/>
          <w:sz w:val="28"/>
          <w:szCs w:val="28"/>
        </w:rPr>
        <w:t>ғ</w:t>
      </w:r>
      <w:r w:rsidRPr="00C82236">
        <w:rPr>
          <w:rFonts w:ascii="Times New Roman Tj" w:hAnsi="Times New Roman Tj"/>
          <w:bCs/>
          <w:sz w:val="28"/>
          <w:szCs w:val="28"/>
        </w:rPr>
        <w:t>е</w:t>
      </w:r>
      <w:r w:rsidRPr="00C82236">
        <w:rPr>
          <w:rFonts w:ascii="Times New Roman" w:hAnsi="Times New Roman"/>
          <w:bCs/>
          <w:sz w:val="28"/>
          <w:szCs w:val="28"/>
        </w:rPr>
        <w:t>ҷ</w:t>
      </w:r>
      <w:r w:rsidRPr="00C82236">
        <w:rPr>
          <w:rFonts w:ascii="Times New Roman Tj" w:hAnsi="Times New Roman Tj"/>
          <w:bCs/>
          <w:sz w:val="28"/>
          <w:szCs w:val="28"/>
        </w:rPr>
        <w:t>иш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Ярч, фурурав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намнок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 xml:space="preserve">Заминларза,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аракат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тектоник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ёзидан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0E4514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3.</w:t>
      </w:r>
    </w:p>
    <w:p w:rsidR="00A25CE4" w:rsidRDefault="00A25CE4" w:rsidP="000E4514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Давраи ордовик бо кадом индекс ишора карда мешавад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$A)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val="en-US"/>
        </w:rPr>
        <w:t>S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val="en-US"/>
        </w:rPr>
        <w:t>K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val="en-US"/>
        </w:rPr>
        <w:t>T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Pr="00C82236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val="en-US"/>
        </w:rPr>
        <w:t>J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Pr="00C82236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C82236">
        <w:rPr>
          <w:rFonts w:ascii="Times New Roman Tj" w:hAnsi="Times New Roman Tj"/>
          <w:sz w:val="28"/>
          <w:szCs w:val="28"/>
          <w:lang w:val="en-US"/>
        </w:rPr>
        <w:t>4.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C82236">
        <w:rPr>
          <w:rFonts w:ascii="Times New Roman Tj" w:hAnsi="Times New Roman Tj"/>
          <w:sz w:val="28"/>
          <w:szCs w:val="28"/>
        </w:rPr>
        <w:t>Ало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аи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байни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минерал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дар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к</w:t>
      </w:r>
      <w:r w:rsidRPr="00C82236">
        <w:rPr>
          <w:rFonts w:ascii="Times New Roman" w:hAnsi="Times New Roman"/>
          <w:sz w:val="28"/>
          <w:szCs w:val="28"/>
        </w:rPr>
        <w:t>ӯҳӣ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бо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ёрии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кадом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увва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баву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уд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меоянд</w:t>
      </w:r>
      <w:r>
        <w:rPr>
          <w:rFonts w:ascii="Times New Roman Tj" w:hAnsi="Times New Roman Tj"/>
          <w:sz w:val="28"/>
          <w:szCs w:val="28"/>
          <w:lang w:val="en-US"/>
        </w:rPr>
        <w:t>?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$A)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увваи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озиба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увваи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кашиши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сат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Му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овимат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уваи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озиба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ва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кашиши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сат</w:t>
      </w:r>
      <w:r w:rsidRPr="00C82236">
        <w:rPr>
          <w:rFonts w:ascii="Times New Roman" w:hAnsi="Times New Roman"/>
          <w:sz w:val="28"/>
          <w:szCs w:val="28"/>
        </w:rPr>
        <w:t>ҳӣ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Pr="00C82236" w:rsidRDefault="00A25CE4" w:rsidP="000E4514">
      <w:pPr>
        <w:spacing w:after="0" w:line="240" w:lineRule="auto"/>
        <w:jc w:val="both"/>
        <w:rPr>
          <w:rFonts w:ascii="Times New Roman Tj" w:hAnsi="Times New Roman Tj"/>
          <w:bCs/>
          <w:iCs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C82236">
        <w:rPr>
          <w:rFonts w:ascii="Times New Roman Tj" w:hAnsi="Times New Roman Tj"/>
          <w:bCs/>
          <w:iCs/>
          <w:sz w:val="28"/>
          <w:szCs w:val="28"/>
        </w:rPr>
        <w:t>Сат</w:t>
      </w:r>
      <w:r w:rsidRPr="00C82236">
        <w:rPr>
          <w:rFonts w:ascii="Times New Roman" w:hAnsi="Times New Roman"/>
          <w:bCs/>
          <w:iCs/>
          <w:sz w:val="28"/>
          <w:szCs w:val="28"/>
        </w:rPr>
        <w:t>ҳӣ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bCs/>
          <w:sz w:val="28"/>
          <w:szCs w:val="28"/>
        </w:rPr>
        <w:t>ва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C82236">
        <w:rPr>
          <w:rFonts w:ascii="Times New Roman" w:hAnsi="Times New Roman"/>
          <w:bCs/>
          <w:iCs/>
          <w:sz w:val="28"/>
          <w:szCs w:val="28"/>
        </w:rPr>
        <w:t>ҳ</w:t>
      </w:r>
      <w:r w:rsidRPr="00C82236">
        <w:rPr>
          <w:rFonts w:ascii="Times New Roman Tj" w:hAnsi="Times New Roman Tj"/>
          <w:bCs/>
          <w:iCs/>
          <w:sz w:val="28"/>
          <w:szCs w:val="28"/>
        </w:rPr>
        <w:t>а</w:t>
      </w:r>
      <w:r w:rsidRPr="00C82236">
        <w:rPr>
          <w:rFonts w:ascii="Times New Roman" w:hAnsi="Times New Roman"/>
          <w:bCs/>
          <w:iCs/>
          <w:sz w:val="28"/>
          <w:szCs w:val="28"/>
        </w:rPr>
        <w:t>ҷ</w:t>
      </w:r>
      <w:r w:rsidRPr="00C82236">
        <w:rPr>
          <w:rFonts w:ascii="Times New Roman Tj" w:hAnsi="Times New Roman Tj"/>
          <w:bCs/>
          <w:iCs/>
          <w:sz w:val="28"/>
          <w:szCs w:val="28"/>
        </w:rPr>
        <w:t>м</w:t>
      </w:r>
      <w:r w:rsidRPr="00C82236">
        <w:rPr>
          <w:rFonts w:ascii="Times New Roman" w:hAnsi="Times New Roman"/>
          <w:bCs/>
          <w:iCs/>
          <w:sz w:val="28"/>
          <w:szCs w:val="28"/>
        </w:rPr>
        <w:t>ӣ</w:t>
      </w:r>
      <w:r>
        <w:rPr>
          <w:rFonts w:ascii="Times New Roman Tj" w:hAnsi="Times New Roman Tj"/>
          <w:bCs/>
          <w:iCs/>
          <w:sz w:val="28"/>
          <w:szCs w:val="28"/>
          <w:lang w:val="en-US"/>
        </w:rPr>
        <w:t>;</w:t>
      </w:r>
    </w:p>
    <w:p w:rsidR="00A25CE4" w:rsidRPr="00C82236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C82236">
        <w:rPr>
          <w:rFonts w:ascii="Times New Roman Tj" w:hAnsi="Times New Roman Tj"/>
          <w:sz w:val="28"/>
          <w:szCs w:val="28"/>
          <w:lang w:val="en-US"/>
        </w:rPr>
        <w:t>5.</w:t>
      </w:r>
    </w:p>
    <w:p w:rsidR="00A25CE4" w:rsidRPr="00C82236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C82236">
        <w:rPr>
          <w:rFonts w:ascii="Times New Roman Tj" w:hAnsi="Times New Roman Tj"/>
          <w:sz w:val="28"/>
          <w:szCs w:val="28"/>
        </w:rPr>
        <w:t>Сахтии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мутла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минерал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аз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чанд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то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чанд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таъ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ир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меёбад</w:t>
      </w:r>
      <w:r w:rsidRPr="00C82236">
        <w:rPr>
          <w:rFonts w:ascii="Times New Roman Tj" w:hAnsi="Times New Roman Tj"/>
          <w:sz w:val="28"/>
          <w:szCs w:val="28"/>
          <w:lang w:val="en-US"/>
        </w:rPr>
        <w:t>?</w:t>
      </w:r>
    </w:p>
    <w:p w:rsidR="00A25CE4" w:rsidRPr="00C82236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bCs/>
          <w:sz w:val="28"/>
          <w:szCs w:val="28"/>
        </w:rPr>
        <w:t>Аз 2. 4 то 10 060 ∙10</w:t>
      </w:r>
      <w:r w:rsidRPr="00C82236">
        <w:rPr>
          <w:rFonts w:ascii="Times New Roman Tj" w:hAnsi="Times New Roman Tj"/>
          <w:bCs/>
          <w:sz w:val="28"/>
          <w:szCs w:val="28"/>
          <w:vertAlign w:val="superscript"/>
        </w:rPr>
        <w:t>7</w:t>
      </w:r>
      <w:r w:rsidRPr="00C82236">
        <w:rPr>
          <w:rFonts w:ascii="Times New Roman Tj" w:hAnsi="Times New Roman Tj"/>
          <w:bCs/>
          <w:sz w:val="28"/>
          <w:szCs w:val="28"/>
        </w:rPr>
        <w:t xml:space="preserve"> Н/м</w:t>
      </w:r>
      <w:r w:rsidRPr="00C82236">
        <w:rPr>
          <w:rFonts w:ascii="Times New Roman Tj" w:hAnsi="Times New Roman Tj"/>
          <w:bCs/>
          <w:sz w:val="28"/>
          <w:szCs w:val="28"/>
          <w:vertAlign w:val="superscript"/>
        </w:rPr>
        <w:t>2</w:t>
      </w:r>
      <w:r w:rsidRPr="00C82236">
        <w:rPr>
          <w:rFonts w:ascii="Times New Roman Tj" w:hAnsi="Times New Roman Tj"/>
          <w:bCs/>
          <w:sz w:val="28"/>
          <w:szCs w:val="28"/>
        </w:rPr>
        <w:t>;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Аз 0,1 то 0,60 ∙10</w:t>
      </w:r>
      <w:r w:rsidRPr="00C82236">
        <w:rPr>
          <w:rFonts w:ascii="Times New Roman Tj" w:hAnsi="Times New Roman Tj"/>
          <w:sz w:val="28"/>
          <w:szCs w:val="28"/>
          <w:vertAlign w:val="superscript"/>
        </w:rPr>
        <w:t>7</w:t>
      </w:r>
      <w:r w:rsidRPr="00C82236">
        <w:rPr>
          <w:rFonts w:ascii="Times New Roman Tj" w:hAnsi="Times New Roman Tj"/>
          <w:sz w:val="28"/>
          <w:szCs w:val="28"/>
        </w:rPr>
        <w:t xml:space="preserve"> Н/м</w:t>
      </w:r>
      <w:r w:rsidRPr="00C82236">
        <w:rPr>
          <w:rFonts w:ascii="Times New Roman Tj" w:hAnsi="Times New Roman Tj"/>
          <w:sz w:val="28"/>
          <w:szCs w:val="28"/>
          <w:vertAlign w:val="superscript"/>
        </w:rPr>
        <w:t>2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Аз 0,1 то 0,60 ∙10</w:t>
      </w:r>
      <w:r w:rsidRPr="00C82236">
        <w:rPr>
          <w:rFonts w:ascii="Times New Roman Tj" w:hAnsi="Times New Roman Tj"/>
          <w:sz w:val="28"/>
          <w:szCs w:val="28"/>
          <w:vertAlign w:val="superscript"/>
        </w:rPr>
        <w:t>7</w:t>
      </w:r>
      <w:r w:rsidRPr="00C82236">
        <w:rPr>
          <w:rFonts w:ascii="Times New Roman Tj" w:hAnsi="Times New Roman Tj"/>
          <w:sz w:val="28"/>
          <w:szCs w:val="28"/>
        </w:rPr>
        <w:t xml:space="preserve"> Н/м</w:t>
      </w:r>
      <w:r w:rsidRPr="00C82236">
        <w:rPr>
          <w:rFonts w:ascii="Times New Roman Tj" w:hAnsi="Times New Roman Tj"/>
          <w:sz w:val="28"/>
          <w:szCs w:val="28"/>
          <w:vertAlign w:val="superscript"/>
        </w:rPr>
        <w:t>2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Аз 4 то 11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bCs/>
          <w:sz w:val="28"/>
          <w:szCs w:val="28"/>
        </w:rPr>
        <w:t>Аз 2. 4 то 10 060 ∙10</w:t>
      </w:r>
      <w:r w:rsidRPr="00C82236">
        <w:rPr>
          <w:rFonts w:ascii="Times New Roman Tj" w:hAnsi="Times New Roman Tj"/>
          <w:bCs/>
          <w:sz w:val="28"/>
          <w:szCs w:val="28"/>
          <w:vertAlign w:val="superscript"/>
        </w:rPr>
        <w:t>7</w:t>
      </w:r>
      <w:r w:rsidRPr="00C82236">
        <w:rPr>
          <w:rFonts w:ascii="Times New Roman Tj" w:hAnsi="Times New Roman Tj"/>
          <w:bCs/>
          <w:sz w:val="28"/>
          <w:szCs w:val="28"/>
        </w:rPr>
        <w:t xml:space="preserve"> Н/м</w:t>
      </w:r>
      <w:r w:rsidRPr="00C82236">
        <w:rPr>
          <w:rFonts w:ascii="Times New Roman Tj" w:hAnsi="Times New Roman Tj"/>
          <w:bCs/>
          <w:sz w:val="28"/>
          <w:szCs w:val="28"/>
          <w:vertAlign w:val="superscript"/>
        </w:rPr>
        <w:t>2</w:t>
      </w:r>
      <w:r w:rsidRPr="00C82236">
        <w:rPr>
          <w:rFonts w:ascii="Times New Roman Tj" w:hAnsi="Times New Roman Tj"/>
          <w:bCs/>
          <w:sz w:val="28"/>
          <w:szCs w:val="28"/>
        </w:rPr>
        <w:t>;</w:t>
      </w:r>
    </w:p>
    <w:p w:rsidR="00A25CE4" w:rsidRPr="00C82236" w:rsidRDefault="00A25CE4" w:rsidP="000E4514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6.</w:t>
      </w:r>
    </w:p>
    <w:p w:rsidR="00A25CE4" w:rsidRDefault="00A25CE4" w:rsidP="000E4514">
      <w:pPr>
        <w:pStyle w:val="NormalWeb"/>
        <w:spacing w:before="0" w:beforeAutospacing="0"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C82236">
        <w:rPr>
          <w:rFonts w:ascii="Times New Roman Tj" w:hAnsi="Times New Roman Tj"/>
          <w:color w:val="000000"/>
          <w:sz w:val="28"/>
          <w:szCs w:val="28"/>
        </w:rPr>
        <w:t>Структураи хос барои лесс</w:t>
      </w:r>
      <w:r w:rsidRPr="00C82236">
        <w:rPr>
          <w:color w:val="000000"/>
          <w:sz w:val="28"/>
          <w:szCs w:val="28"/>
        </w:rPr>
        <w:t>ҳ</w:t>
      </w:r>
      <w:r w:rsidRPr="00C82236">
        <w:rPr>
          <w:rFonts w:ascii="Times New Roman Tj" w:hAnsi="Times New Roman Tj"/>
          <w:color w:val="000000"/>
          <w:sz w:val="28"/>
          <w:szCs w:val="28"/>
        </w:rPr>
        <w:t>о, грунт</w:t>
      </w:r>
      <w:r w:rsidRPr="00C82236">
        <w:rPr>
          <w:color w:val="000000"/>
          <w:sz w:val="28"/>
          <w:szCs w:val="28"/>
        </w:rPr>
        <w:t>ҳ</w:t>
      </w:r>
      <w:r w:rsidRPr="00C82236">
        <w:rPr>
          <w:rFonts w:ascii="Times New Roman Tj" w:hAnsi="Times New Roman Tj"/>
          <w:color w:val="000000"/>
          <w:sz w:val="28"/>
          <w:szCs w:val="28"/>
        </w:rPr>
        <w:t>ои делювиал</w:t>
      </w:r>
      <w:r w:rsidRPr="00C82236">
        <w:rPr>
          <w:color w:val="000000"/>
          <w:sz w:val="28"/>
          <w:szCs w:val="28"/>
        </w:rPr>
        <w:t>ӣ</w:t>
      </w:r>
      <w:r w:rsidRPr="00C82236">
        <w:rPr>
          <w:rFonts w:ascii="Times New Roman Tj" w:hAnsi="Times New Roman Tj"/>
          <w:color w:val="000000"/>
          <w:sz w:val="28"/>
          <w:szCs w:val="28"/>
        </w:rPr>
        <w:t xml:space="preserve"> ва пролювиал</w:t>
      </w:r>
      <w:r w:rsidRPr="00C82236">
        <w:rPr>
          <w:color w:val="000000"/>
          <w:sz w:val="28"/>
          <w:szCs w:val="28"/>
        </w:rPr>
        <w:t>ӣ</w:t>
      </w:r>
      <w:r w:rsidRPr="00C82236">
        <w:rPr>
          <w:rFonts w:ascii="Times New Roman Tj" w:hAnsi="Times New Roman Tj"/>
          <w:color w:val="000000"/>
          <w:sz w:val="28"/>
          <w:szCs w:val="28"/>
        </w:rPr>
        <w:t xml:space="preserve"> кадом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25CE4" w:rsidRDefault="00A25CE4" w:rsidP="000E4514">
      <w:pPr>
        <w:pStyle w:val="NormalWeb"/>
        <w:spacing w:before="0" w:beforeAutospacing="0"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color w:val="000000"/>
          <w:sz w:val="28"/>
          <w:szCs w:val="28"/>
        </w:rPr>
        <w:t>Пелитов</w:t>
      </w:r>
      <w:r w:rsidRPr="00C82236">
        <w:rPr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25CE4" w:rsidRDefault="00A25CE4" w:rsidP="000E4514">
      <w:pPr>
        <w:pStyle w:val="NormalWeb"/>
        <w:spacing w:before="0" w:beforeAutospacing="0"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color w:val="000000"/>
          <w:sz w:val="28"/>
          <w:szCs w:val="28"/>
        </w:rPr>
        <w:t>Псефитов</w:t>
      </w:r>
      <w:r w:rsidRPr="00C82236">
        <w:rPr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25CE4" w:rsidRDefault="00A25CE4" w:rsidP="000E4514">
      <w:pPr>
        <w:pStyle w:val="NormalWeb"/>
        <w:spacing w:before="0" w:beforeAutospacing="0"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color w:val="000000"/>
          <w:sz w:val="28"/>
          <w:szCs w:val="28"/>
        </w:rPr>
        <w:t>Псаммитов</w:t>
      </w:r>
      <w:r w:rsidRPr="00C82236">
        <w:rPr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25CE4" w:rsidRDefault="00A25CE4" w:rsidP="000E4514">
      <w:pPr>
        <w:pStyle w:val="NormalWeb"/>
        <w:spacing w:before="0" w:beforeAutospacing="0"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color w:val="000000"/>
          <w:sz w:val="28"/>
          <w:szCs w:val="28"/>
        </w:rPr>
        <w:t>Алевритов</w:t>
      </w:r>
      <w:r w:rsidRPr="00C82236">
        <w:rPr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25CE4" w:rsidRDefault="00A25CE4" w:rsidP="000E4514">
      <w:pPr>
        <w:pStyle w:val="NormalWeb"/>
        <w:spacing w:before="0" w:beforeAutospacing="0"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color w:val="000000"/>
          <w:sz w:val="28"/>
          <w:szCs w:val="28"/>
        </w:rPr>
        <w:t>Псаммо-псефитов</w:t>
      </w:r>
      <w:r w:rsidRPr="00C82236">
        <w:rPr>
          <w:color w:val="000000"/>
          <w:sz w:val="28"/>
          <w:szCs w:val="28"/>
        </w:rPr>
        <w:t>ӣ</w:t>
      </w:r>
      <w:r w:rsidRPr="00C82236">
        <w:rPr>
          <w:rFonts w:ascii="Times New Roman Tj" w:hAnsi="Times New Roman Tj"/>
          <w:color w:val="000000"/>
          <w:sz w:val="28"/>
          <w:szCs w:val="28"/>
        </w:rPr>
        <w:t>;</w:t>
      </w:r>
    </w:p>
    <w:p w:rsidR="00A25CE4" w:rsidRPr="00C82236" w:rsidRDefault="00A25CE4" w:rsidP="00592EB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7.</w:t>
      </w:r>
    </w:p>
    <w:p w:rsidR="00A25CE4" w:rsidRDefault="00A25CE4" w:rsidP="00C82236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 xml:space="preserve">Вобаста ба </w:t>
      </w:r>
      <w:r w:rsidRPr="00C82236">
        <w:rPr>
          <w:rFonts w:ascii="Times New Roman Tj" w:hAnsi="Times New Roman Tj"/>
          <w:iCs/>
          <w:sz w:val="28"/>
          <w:szCs w:val="28"/>
        </w:rPr>
        <w:t>андозаи зарача</w:t>
      </w:r>
      <w:r w:rsidRPr="00C82236">
        <w:rPr>
          <w:rFonts w:ascii="Times New Roman" w:hAnsi="Times New Roman"/>
          <w:iCs/>
          <w:sz w:val="28"/>
          <w:szCs w:val="28"/>
        </w:rPr>
        <w:t>ҳ</w:t>
      </w:r>
      <w:r w:rsidRPr="00C82236">
        <w:rPr>
          <w:rFonts w:ascii="Times New Roman Tj" w:hAnsi="Times New Roman Tj"/>
          <w:iCs/>
          <w:sz w:val="28"/>
          <w:szCs w:val="28"/>
        </w:rPr>
        <w:t>ои минерал</w:t>
      </w:r>
      <w:r w:rsidRPr="00C82236">
        <w:rPr>
          <w:rFonts w:ascii="Times New Roman" w:hAnsi="Times New Roman"/>
          <w:iCs/>
          <w:sz w:val="28"/>
          <w:szCs w:val="28"/>
        </w:rPr>
        <w:t>ӣ</w:t>
      </w:r>
      <w:r w:rsidRPr="00C82236">
        <w:rPr>
          <w:rFonts w:ascii="Times New Roman Tj" w:hAnsi="Times New Roman Tj"/>
          <w:iCs/>
          <w:sz w:val="28"/>
          <w:szCs w:val="28"/>
        </w:rPr>
        <w:t xml:space="preserve"> структура</w:t>
      </w:r>
      <w:r w:rsidRPr="00C82236">
        <w:rPr>
          <w:rFonts w:ascii="Times New Roman" w:hAnsi="Times New Roman"/>
          <w:iCs/>
          <w:sz w:val="28"/>
          <w:szCs w:val="28"/>
        </w:rPr>
        <w:t>ҳ</w:t>
      </w:r>
      <w:r w:rsidRPr="00C82236">
        <w:rPr>
          <w:rFonts w:ascii="Times New Roman Tj" w:hAnsi="Times New Roman Tj"/>
          <w:iCs/>
          <w:sz w:val="28"/>
          <w:szCs w:val="28"/>
        </w:rPr>
        <w:t>о ба кадом гур</w:t>
      </w:r>
      <w:r w:rsidRPr="00C82236">
        <w:rPr>
          <w:rFonts w:ascii="Times New Roman" w:hAnsi="Times New Roman"/>
          <w:iCs/>
          <w:sz w:val="28"/>
          <w:szCs w:val="28"/>
        </w:rPr>
        <w:t>ӯҳҳ</w:t>
      </w:r>
      <w:r w:rsidRPr="00C82236">
        <w:rPr>
          <w:rFonts w:ascii="Times New Roman Tj" w:hAnsi="Times New Roman Tj"/>
          <w:iCs/>
          <w:sz w:val="28"/>
          <w:szCs w:val="28"/>
        </w:rPr>
        <w:t xml:space="preserve">о </w:t>
      </w:r>
      <w:r w:rsidRPr="00C82236">
        <w:rPr>
          <w:rFonts w:ascii="Times New Roman" w:hAnsi="Times New Roman"/>
          <w:iCs/>
          <w:sz w:val="28"/>
          <w:szCs w:val="28"/>
        </w:rPr>
        <w:t>ҷ</w:t>
      </w:r>
      <w:r w:rsidRPr="00C82236">
        <w:rPr>
          <w:rFonts w:ascii="Times New Roman Tj" w:hAnsi="Times New Roman Tj"/>
          <w:iCs/>
          <w:sz w:val="28"/>
          <w:szCs w:val="28"/>
        </w:rPr>
        <w:t>удо мешаванд</w:t>
      </w:r>
      <w:r>
        <w:rPr>
          <w:rFonts w:ascii="Times New Roman Tj" w:hAnsi="Times New Roman Tj"/>
          <w:iCs/>
          <w:sz w:val="28"/>
          <w:szCs w:val="28"/>
        </w:rPr>
        <w:t>?</w:t>
      </w:r>
    </w:p>
    <w:p w:rsidR="00A25CE4" w:rsidRDefault="00A25CE4" w:rsidP="00C82236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Калонпора, миёнапора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C82236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Калон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м, миёнапора, донаг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C82236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Хурд, миёна, калонпора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C82236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Калонзара, миёназара, хурдзара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C82236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bCs/>
          <w:sz w:val="28"/>
          <w:szCs w:val="28"/>
        </w:rPr>
        <w:t>Калондона, миёнадона, хурддона, гуногундона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Pr="00C82236" w:rsidRDefault="00A25CE4" w:rsidP="00C82236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8.</w:t>
      </w:r>
    </w:p>
    <w:p w:rsidR="00A25CE4" w:rsidRDefault="00A25CE4" w:rsidP="00C82236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Дар байни давра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перм, юра, мел тава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уфи стратиграф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дар кадом давра шудааст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C82236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Девон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C82236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Триас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C82236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Неоген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C82236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Бур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C82236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Давраи чорум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C82236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bCs/>
          <w:sz w:val="28"/>
          <w:szCs w:val="28"/>
        </w:rPr>
        <w:t>9.</w:t>
      </w:r>
    </w:p>
    <w:p w:rsidR="00A25CE4" w:rsidRDefault="00A25CE4" w:rsidP="00C82236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bCs/>
          <w:sz w:val="28"/>
          <w:szCs w:val="28"/>
        </w:rPr>
        <w:t>Ба модда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 xml:space="preserve">ои аз </w:t>
      </w:r>
      <w:r w:rsidRPr="00C82236">
        <w:rPr>
          <w:rFonts w:ascii="Times New Roman" w:hAnsi="Times New Roman"/>
          <w:bCs/>
          <w:sz w:val="28"/>
          <w:szCs w:val="28"/>
        </w:rPr>
        <w:t>ҷ</w:t>
      </w:r>
      <w:r w:rsidRPr="00C82236">
        <w:rPr>
          <w:rFonts w:ascii="Times New Roman Tj" w:hAnsi="Times New Roman Tj"/>
          <w:bCs/>
          <w:sz w:val="28"/>
          <w:szCs w:val="28"/>
        </w:rPr>
        <w:t>и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ати химияви фаъол чи дохил мешавад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A25CE4" w:rsidRDefault="00A25CE4" w:rsidP="00C82236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Намакоб, сера, оксиген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C82236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bCs/>
          <w:sz w:val="28"/>
          <w:szCs w:val="28"/>
        </w:rPr>
        <w:t>Об, ангидриди карбон, газ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Default="00A25CE4" w:rsidP="00C82236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Намаки оши, гидроген, кислота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C82236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Флюид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об, газ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C82236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Боришоти атмосфер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силвин, галит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 xml:space="preserve">Вобаста ба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оигиршав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ва 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ми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ёс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кадом намуд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метаморфизм мав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уд аст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Метаморфизми дохил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Метаморфизми сат</w:t>
      </w:r>
      <w:r w:rsidRPr="00C82236">
        <w:rPr>
          <w:rFonts w:ascii="Times New Roman" w:hAnsi="Times New Roman"/>
          <w:sz w:val="28"/>
          <w:szCs w:val="28"/>
        </w:rPr>
        <w:t>ҳӣ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bCs/>
          <w:sz w:val="28"/>
          <w:szCs w:val="28"/>
        </w:rPr>
        <w:t>Метаморфизми ма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алл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 xml:space="preserve"> ва минта</w:t>
      </w:r>
      <w:r w:rsidRPr="00C82236">
        <w:rPr>
          <w:rFonts w:ascii="Times New Roman" w:hAnsi="Times New Roman"/>
          <w:bCs/>
          <w:sz w:val="28"/>
          <w:szCs w:val="28"/>
        </w:rPr>
        <w:t>қ</w:t>
      </w:r>
      <w:r w:rsidRPr="00C82236">
        <w:rPr>
          <w:rFonts w:ascii="Times New Roman Tj" w:hAnsi="Times New Roman Tj"/>
          <w:bCs/>
          <w:sz w:val="28"/>
          <w:szCs w:val="28"/>
        </w:rPr>
        <w:t>ав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Метаморфизми минта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ав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Метаморфизми ма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ал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11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Вобаста ба тарикиби минерал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ва дара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аи метаморфизм, зичии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</w:t>
      </w:r>
      <w:r w:rsidRPr="00C82236">
        <w:rPr>
          <w:rFonts w:ascii="Times New Roman Tj" w:hAnsi="Times New Roman Tj"/>
          <w:sz w:val="28"/>
          <w:szCs w:val="28"/>
        </w:rPr>
        <w:t>ии метаморфик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чи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адар таъ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ир меёбад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bCs/>
          <w:sz w:val="28"/>
          <w:szCs w:val="28"/>
        </w:rPr>
        <w:t>аз 2,42 то 3,47 ∙10</w:t>
      </w:r>
      <w:r w:rsidRPr="00C82236">
        <w:rPr>
          <w:rFonts w:ascii="Times New Roman Tj" w:hAnsi="Times New Roman Tj"/>
          <w:bCs/>
          <w:sz w:val="28"/>
          <w:szCs w:val="28"/>
          <w:vertAlign w:val="superscript"/>
        </w:rPr>
        <w:t>3</w:t>
      </w:r>
      <w:r w:rsidRPr="00C82236">
        <w:rPr>
          <w:rFonts w:ascii="Times New Roman Tj" w:hAnsi="Times New Roman Tj"/>
          <w:bCs/>
          <w:sz w:val="28"/>
          <w:szCs w:val="28"/>
        </w:rPr>
        <w:t xml:space="preserve"> кг/м</w:t>
      </w:r>
      <w:r w:rsidRPr="00C82236">
        <w:rPr>
          <w:rFonts w:ascii="Times New Roman Tj" w:hAnsi="Times New Roman Tj"/>
          <w:bCs/>
          <w:sz w:val="28"/>
          <w:szCs w:val="28"/>
          <w:vertAlign w:val="superscript"/>
        </w:rPr>
        <w:t>3</w:t>
      </w:r>
      <w:r>
        <w:rPr>
          <w:rFonts w:ascii="Times New Roman Tj" w:hAnsi="Times New Roman Tj"/>
          <w:bCs/>
          <w:sz w:val="28"/>
          <w:szCs w:val="28"/>
          <w:vertAlign w:val="superscript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аз 2 то 7 ∙10</w:t>
      </w:r>
      <w:r w:rsidRPr="00C82236">
        <w:rPr>
          <w:rFonts w:ascii="Times New Roman Tj" w:hAnsi="Times New Roman Tj"/>
          <w:sz w:val="28"/>
          <w:szCs w:val="28"/>
          <w:vertAlign w:val="superscript"/>
        </w:rPr>
        <w:t>3</w:t>
      </w:r>
      <w:r w:rsidRPr="00C82236">
        <w:rPr>
          <w:rFonts w:ascii="Times New Roman Tj" w:hAnsi="Times New Roman Tj"/>
          <w:sz w:val="28"/>
          <w:szCs w:val="28"/>
        </w:rPr>
        <w:t xml:space="preserve"> кг/м</w:t>
      </w:r>
      <w:r w:rsidRPr="00C82236">
        <w:rPr>
          <w:rFonts w:ascii="Times New Roman Tj" w:hAnsi="Times New Roman Tj"/>
          <w:sz w:val="28"/>
          <w:szCs w:val="28"/>
          <w:vertAlign w:val="superscript"/>
        </w:rPr>
        <w:t>3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аз 4 то 47 ∙10</w:t>
      </w:r>
      <w:r w:rsidRPr="00C82236">
        <w:rPr>
          <w:rFonts w:ascii="Times New Roman Tj" w:hAnsi="Times New Roman Tj"/>
          <w:sz w:val="28"/>
          <w:szCs w:val="28"/>
          <w:vertAlign w:val="superscript"/>
        </w:rPr>
        <w:t>3</w:t>
      </w:r>
      <w:r w:rsidRPr="00C82236">
        <w:rPr>
          <w:rFonts w:ascii="Times New Roman Tj" w:hAnsi="Times New Roman Tj"/>
          <w:sz w:val="28"/>
          <w:szCs w:val="28"/>
        </w:rPr>
        <w:t xml:space="preserve"> кг/м</w:t>
      </w:r>
      <w:r w:rsidRPr="00C82236">
        <w:rPr>
          <w:rFonts w:ascii="Times New Roman Tj" w:hAnsi="Times New Roman Tj"/>
          <w:sz w:val="28"/>
          <w:szCs w:val="28"/>
          <w:vertAlign w:val="superscript"/>
        </w:rPr>
        <w:t>3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аз 5,1 то 7,47 ∙10</w:t>
      </w:r>
      <w:r w:rsidRPr="00C82236">
        <w:rPr>
          <w:rFonts w:ascii="Times New Roman Tj" w:hAnsi="Times New Roman Tj"/>
          <w:sz w:val="28"/>
          <w:szCs w:val="28"/>
          <w:vertAlign w:val="superscript"/>
        </w:rPr>
        <w:t>3</w:t>
      </w:r>
      <w:r w:rsidRPr="00C82236">
        <w:rPr>
          <w:rFonts w:ascii="Times New Roman Tj" w:hAnsi="Times New Roman Tj"/>
          <w:sz w:val="28"/>
          <w:szCs w:val="28"/>
        </w:rPr>
        <w:t xml:space="preserve"> кг/м</w:t>
      </w:r>
      <w:r w:rsidRPr="00C82236">
        <w:rPr>
          <w:rFonts w:ascii="Times New Roman Tj" w:hAnsi="Times New Roman Tj"/>
          <w:sz w:val="28"/>
          <w:szCs w:val="28"/>
          <w:vertAlign w:val="superscript"/>
        </w:rPr>
        <w:t>3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аз 42 то 47 ∙10</w:t>
      </w:r>
      <w:r w:rsidRPr="00C82236">
        <w:rPr>
          <w:rFonts w:ascii="Times New Roman Tj" w:hAnsi="Times New Roman Tj"/>
          <w:sz w:val="28"/>
          <w:szCs w:val="28"/>
          <w:vertAlign w:val="superscript"/>
        </w:rPr>
        <w:t>3</w:t>
      </w:r>
      <w:r w:rsidRPr="00C82236">
        <w:rPr>
          <w:rFonts w:ascii="Times New Roman Tj" w:hAnsi="Times New Roman Tj"/>
          <w:sz w:val="28"/>
          <w:szCs w:val="28"/>
        </w:rPr>
        <w:t xml:space="preserve"> кг/м</w:t>
      </w:r>
      <w:r w:rsidRPr="00C82236">
        <w:rPr>
          <w:rFonts w:ascii="Times New Roman Tj" w:hAnsi="Times New Roman Tj"/>
          <w:sz w:val="28"/>
          <w:szCs w:val="28"/>
          <w:vertAlign w:val="superscript"/>
        </w:rPr>
        <w:t>3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12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Намуди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му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андис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>-геолог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гуфта 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Дорои таркиби механикии якхела бада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Дорои хосияти та</w:t>
      </w:r>
      <w:r w:rsidRPr="00C82236">
        <w:rPr>
          <w:rFonts w:ascii="Times New Roman" w:hAnsi="Times New Roman"/>
          <w:sz w:val="28"/>
          <w:szCs w:val="28"/>
          <w:lang w:eastAsia="ru-RU"/>
        </w:rPr>
        <w:t>ғ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ирёбии якхела буда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Дорои таркиби якхелаи обию-физик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Дорои пайдоишти якхела буда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Таркиби якхелаи литолог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дошта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13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Намуд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текстураи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</w:t>
      </w:r>
      <w:r w:rsidRPr="00C82236">
        <w:rPr>
          <w:rFonts w:ascii="Times New Roman Tj" w:hAnsi="Times New Roman Tj"/>
          <w:sz w:val="28"/>
          <w:szCs w:val="28"/>
        </w:rPr>
        <w:t>ии такшон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Гуногуннавъ, рах-рах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флюид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Параллел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рах-рах, пора-пора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Фонашакл, гуногуннавъ, майдадона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bCs/>
          <w:sz w:val="28"/>
          <w:szCs w:val="28"/>
        </w:rPr>
        <w:t>Параллел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>, линзаг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>, фонашакл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Линзаг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калондона, флюид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14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Пайдоиши регсанг, о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аксанг аз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ати генетик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Та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шин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Метаморф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Магматик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Гидротермал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Пегматит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15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Аз руи таркиби гранулометр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(ми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дори дона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андозаашон гуногун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</w:t>
      </w:r>
      <w:r w:rsidRPr="00C82236">
        <w:rPr>
          <w:rFonts w:ascii="Times New Roman Tj" w:hAnsi="Times New Roman Tj"/>
          <w:sz w:val="28"/>
          <w:szCs w:val="28"/>
        </w:rPr>
        <w:t>ии такшон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ба кадом гуру</w:t>
      </w:r>
      <w:r w:rsidRPr="00C82236">
        <w:rPr>
          <w:rFonts w:ascii="Times New Roman" w:hAnsi="Times New Roman"/>
          <w:sz w:val="28"/>
          <w:szCs w:val="28"/>
        </w:rPr>
        <w:t>ҳҳ</w:t>
      </w:r>
      <w:r w:rsidRPr="00C82236">
        <w:rPr>
          <w:rFonts w:ascii="Times New Roman Tj" w:hAnsi="Times New Roman Tj"/>
          <w:sz w:val="28"/>
          <w:szCs w:val="28"/>
        </w:rPr>
        <w:t xml:space="preserve">о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удо мешавад?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Калондона, хурддона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Майдазара, калонзара, заравв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Дурушт пора, миёна пора, майда пора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Калон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м, миёна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м, майда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м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Калондона, майдазарра, пора-пора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16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Намуд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текстура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криогенн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Линзаг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калондона, флюид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Фонашакл, гуногуннавъ, майдадона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Параллел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рах-рах, пора-пора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Гуногуннавъ, рах-рах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флюид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bCs/>
          <w:sz w:val="28"/>
          <w:szCs w:val="28"/>
        </w:rPr>
        <w:t>Як</w:t>
      </w:r>
      <w:r w:rsidRPr="00C82236">
        <w:rPr>
          <w:rFonts w:ascii="Times New Roman" w:hAnsi="Times New Roman"/>
          <w:bCs/>
          <w:sz w:val="28"/>
          <w:szCs w:val="28"/>
        </w:rPr>
        <w:t>ҷ</w:t>
      </w:r>
      <w:r w:rsidRPr="00C82236">
        <w:rPr>
          <w:rFonts w:ascii="Times New Roman Tj" w:hAnsi="Times New Roman Tj"/>
          <w:bCs/>
          <w:sz w:val="28"/>
          <w:szCs w:val="28"/>
        </w:rPr>
        <w:t xml:space="preserve">оя, </w:t>
      </w:r>
      <w:r w:rsidRPr="00C82236">
        <w:rPr>
          <w:rFonts w:ascii="Times New Roman" w:hAnsi="Times New Roman"/>
          <w:bCs/>
          <w:sz w:val="28"/>
          <w:szCs w:val="28"/>
        </w:rPr>
        <w:t>қ</w:t>
      </w:r>
      <w:r w:rsidRPr="00C82236">
        <w:rPr>
          <w:rFonts w:ascii="Times New Roman Tj" w:hAnsi="Times New Roman Tj"/>
          <w:bCs/>
          <w:sz w:val="28"/>
          <w:szCs w:val="28"/>
        </w:rPr>
        <w:t>абатнок, пурмасома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17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pStyle w:val="NormalWeb"/>
        <w:spacing w:before="0" w:beforeAutospacing="0"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C82236">
        <w:rPr>
          <w:rFonts w:ascii="Times New Roman Tj" w:hAnsi="Times New Roman Tj"/>
          <w:color w:val="000000"/>
          <w:sz w:val="28"/>
          <w:szCs w:val="28"/>
        </w:rPr>
        <w:t>Структураи регро ч</w:t>
      </w:r>
      <w:r w:rsidRPr="00C82236">
        <w:rPr>
          <w:color w:val="000000"/>
          <w:sz w:val="28"/>
          <w:szCs w:val="28"/>
        </w:rPr>
        <w:t>ӣ</w:t>
      </w:r>
      <w:r w:rsidRPr="00C82236">
        <w:rPr>
          <w:rFonts w:ascii="Times New Roman Tj" w:hAnsi="Times New Roman Tj"/>
          <w:color w:val="000000"/>
          <w:sz w:val="28"/>
          <w:szCs w:val="28"/>
        </w:rPr>
        <w:t xml:space="preserve"> меноманд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25CE4" w:rsidRDefault="00A25CE4" w:rsidP="005A3A85">
      <w:pPr>
        <w:pStyle w:val="NormalWeb"/>
        <w:spacing w:before="0" w:beforeAutospacing="0"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color w:val="000000"/>
          <w:sz w:val="28"/>
          <w:szCs w:val="28"/>
        </w:rPr>
        <w:t>Пелит</w:t>
      </w:r>
      <w:r w:rsidRPr="00C82236">
        <w:rPr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25CE4" w:rsidRDefault="00A25CE4" w:rsidP="005A3A85">
      <w:pPr>
        <w:pStyle w:val="NormalWeb"/>
        <w:spacing w:before="0" w:beforeAutospacing="0"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color w:val="000000"/>
          <w:sz w:val="28"/>
          <w:szCs w:val="28"/>
        </w:rPr>
        <w:t>Псефит</w:t>
      </w:r>
      <w:r w:rsidRPr="00C82236">
        <w:rPr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25CE4" w:rsidRDefault="00A25CE4" w:rsidP="005A3A85">
      <w:pPr>
        <w:pStyle w:val="NormalWeb"/>
        <w:spacing w:before="0" w:beforeAutospacing="0"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color w:val="000000"/>
          <w:sz w:val="28"/>
          <w:szCs w:val="28"/>
        </w:rPr>
        <w:t>Псаммит</w:t>
      </w:r>
      <w:r w:rsidRPr="00C82236">
        <w:rPr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25CE4" w:rsidRDefault="00A25CE4" w:rsidP="005A3A85">
      <w:pPr>
        <w:pStyle w:val="NormalWeb"/>
        <w:spacing w:before="0" w:beforeAutospacing="0"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color w:val="000000"/>
          <w:sz w:val="28"/>
          <w:szCs w:val="28"/>
        </w:rPr>
        <w:t>Алеврит</w:t>
      </w:r>
      <w:r w:rsidRPr="00C82236">
        <w:rPr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25CE4" w:rsidRPr="00C82236" w:rsidRDefault="00A25CE4" w:rsidP="005A3A85">
      <w:pPr>
        <w:pStyle w:val="NormalWeb"/>
        <w:spacing w:before="0" w:beforeAutospacing="0"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color w:val="000000"/>
          <w:sz w:val="28"/>
          <w:szCs w:val="28"/>
        </w:rPr>
        <w:t>Алевро-нелитов</w:t>
      </w:r>
      <w:r w:rsidRPr="00C82236">
        <w:rPr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25CE4" w:rsidRPr="00C82236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tabs>
          <w:tab w:val="left" w:pos="-108"/>
          <w:tab w:val="left" w:pos="1080"/>
        </w:tabs>
        <w:spacing w:after="0" w:line="240" w:lineRule="auto"/>
        <w:ind w:right="-21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ануз соли 1883 кадом олим ошкор намудааст, ки и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 xml:space="preserve">лим, хок, олами наботот аз шимолу 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 xml:space="preserve">арб ба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анубу шар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 xml:space="preserve"> та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ир меёбад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tabs>
          <w:tab w:val="left" w:pos="-108"/>
          <w:tab w:val="left" w:pos="1080"/>
        </w:tabs>
        <w:spacing w:after="0" w:line="240" w:lineRule="auto"/>
        <w:ind w:right="-2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В. В. Докучаев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tabs>
          <w:tab w:val="left" w:pos="-108"/>
          <w:tab w:val="left" w:pos="1080"/>
        </w:tabs>
        <w:spacing w:after="0" w:line="240" w:lineRule="auto"/>
        <w:ind w:right="-2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В. И. Осипов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tabs>
          <w:tab w:val="left" w:pos="-108"/>
          <w:tab w:val="left" w:pos="1080"/>
        </w:tabs>
        <w:spacing w:after="0" w:line="240" w:lineRule="auto"/>
        <w:ind w:right="-2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Г. С. Золотарев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tabs>
          <w:tab w:val="left" w:pos="-108"/>
          <w:tab w:val="left" w:pos="1080"/>
        </w:tabs>
        <w:spacing w:after="0" w:line="240" w:lineRule="auto"/>
        <w:ind w:right="-2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Г. А. Голодковский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tabs>
          <w:tab w:val="left" w:pos="-108"/>
          <w:tab w:val="left" w:pos="1080"/>
        </w:tabs>
        <w:spacing w:after="0" w:line="240" w:lineRule="auto"/>
        <w:ind w:right="-2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И. В. Попов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19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Ба таркиби кор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иктишлф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кадом кор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дохил мешаванд?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Аксбардор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дар макон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омухташаванда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Кашидани на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шаи фаромадани ярч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ва муайян намудани ми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дори зарари он ба минта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олинишин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Сохтани зерсутун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офизат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Гузаронидани кор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лаборатор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Пармакунии пармачо</w:t>
      </w:r>
      <w:r w:rsidRPr="00C82236">
        <w:rPr>
          <w:rFonts w:ascii="Times New Roman" w:hAnsi="Times New Roman"/>
          <w:sz w:val="28"/>
          <w:szCs w:val="28"/>
        </w:rPr>
        <w:t>ҳҳ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0E4514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20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Давраи силур бо кадом индекс ишора карда мешавад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val="en-US"/>
        </w:rPr>
        <w:t>T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val="en-US"/>
        </w:rPr>
        <w:t>K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val="en-US"/>
        </w:rPr>
        <w:t>J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val="en-US"/>
        </w:rPr>
        <w:t>N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>S</w:t>
      </w:r>
      <w:r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21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Тара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иёти мелиоратсияи техник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дар кадом самт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арор дорад: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bCs/>
          <w:sz w:val="28"/>
          <w:szCs w:val="28"/>
        </w:rPr>
        <w:t>Геологию минералог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>, химияв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 xml:space="preserve"> ва технолог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Физик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-минералог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геохимияв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механик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Петролог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геоморфолог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гидрогеолог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Геологию химияв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петрофизик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ва минеролог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Геолог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-му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андис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минералог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петрограф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22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Вобаста ба ми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 xml:space="preserve">дори </w:t>
      </w:r>
      <w:r w:rsidRPr="00C82236">
        <w:rPr>
          <w:rFonts w:ascii="Times New Roman Tj" w:hAnsi="Times New Roman Tj"/>
          <w:sz w:val="28"/>
          <w:szCs w:val="28"/>
          <w:lang w:val="en-US"/>
        </w:rPr>
        <w:t>SiO</w:t>
      </w:r>
      <w:r w:rsidRPr="00C82236">
        <w:rPr>
          <w:rFonts w:ascii="Times New Roman Tj" w:hAnsi="Times New Roman Tj"/>
          <w:sz w:val="28"/>
          <w:szCs w:val="28"/>
          <w:vertAlign w:val="subscript"/>
        </w:rPr>
        <w:t>2</w:t>
      </w:r>
      <w:r w:rsidRPr="00C82236">
        <w:rPr>
          <w:rFonts w:ascii="Times New Roman Tj" w:hAnsi="Times New Roman Tj"/>
          <w:sz w:val="28"/>
          <w:szCs w:val="28"/>
        </w:rPr>
        <w:t xml:space="preserve">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</w:t>
      </w:r>
      <w:r w:rsidRPr="00C82236">
        <w:rPr>
          <w:rFonts w:ascii="Times New Roman Tj" w:hAnsi="Times New Roman Tj"/>
          <w:sz w:val="28"/>
          <w:szCs w:val="28"/>
        </w:rPr>
        <w:t>ии магматик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ба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Турш, миёна, иш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ор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bCs/>
          <w:sz w:val="28"/>
          <w:szCs w:val="28"/>
        </w:rPr>
        <w:t>Турш, миёна, асос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>, ултраасос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Миёна, оксид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турш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ор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ултраасос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устувор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Миёна, асос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иш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ор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23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Пайдоиши гранит, сиенит аз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ати генетик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шин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Метаморф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Магматик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Гидротермал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Пегматит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24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 xml:space="preserve">Дар таркиби санги хоро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атман бояд кадом минерал во хурад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Ангидрид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Гипс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Калсит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Пирит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bCs/>
          <w:sz w:val="28"/>
          <w:szCs w:val="28"/>
        </w:rPr>
        <w:t>Кварс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25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Дар байни давра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триас, юра, мел, неоген тава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уфи стратиграф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дар кадом давра шудааст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Девон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Триас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Неоген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Палеоген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Давраи чорум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26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 xml:space="preserve">Шакли хобиши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</w:t>
      </w:r>
      <w:r w:rsidRPr="00C82236">
        <w:rPr>
          <w:rFonts w:ascii="Times New Roman Tj" w:hAnsi="Times New Roman Tj"/>
          <w:sz w:val="28"/>
          <w:szCs w:val="28"/>
        </w:rPr>
        <w:t>ии магматик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Батолит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чин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о,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аторк</w:t>
      </w:r>
      <w:r w:rsidRPr="00C82236">
        <w:rPr>
          <w:rFonts w:ascii="Times New Roman" w:hAnsi="Times New Roman"/>
          <w:sz w:val="28"/>
          <w:szCs w:val="28"/>
        </w:rPr>
        <w:t>ӯҳ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bCs/>
          <w:sz w:val="28"/>
          <w:szCs w:val="28"/>
        </w:rPr>
        <w:t>Батолит, лакколит, дайка, шток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Раг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чин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лаколит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-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геосинклинал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антиклинал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,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абатнок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27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Литификатсия чист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 xml:space="preserve">Раванди намнок шудани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 xml:space="preserve">Фишурдашавандагии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Раванди табдилёбии такшони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нарм ба сахт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Раванди табдилёбии такшони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сахт ба нарм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е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ишнокии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28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Во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иди нишонди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андаи намнокии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инси к</w:t>
      </w:r>
      <w:r w:rsidRPr="00C82236">
        <w:rPr>
          <w:rFonts w:ascii="Times New Roman" w:hAnsi="Times New Roman"/>
          <w:sz w:val="28"/>
          <w:szCs w:val="28"/>
        </w:rPr>
        <w:t>ӯҳӣ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val="en-US"/>
        </w:rPr>
        <w:t>F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>W</w:t>
      </w:r>
      <w:r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val="en-US"/>
        </w:rPr>
        <w:t>L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val="en-US"/>
        </w:rPr>
        <w:t>S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val="en-US"/>
        </w:rPr>
        <w:t>V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29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Нишонди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андаи</w:t>
      </w:r>
      <w:r w:rsidRPr="00C82236">
        <w:rPr>
          <w:rFonts w:ascii="Times New Roman Tj" w:hAnsi="Times New Roman Tj"/>
          <w:sz w:val="28"/>
          <w:szCs w:val="28"/>
          <w:lang w:val="en-US" w:eastAsia="ru-RU"/>
        </w:rPr>
        <w:t xml:space="preserve">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обгузаронии</w:t>
      </w:r>
      <w:r w:rsidRPr="00C82236">
        <w:rPr>
          <w:rFonts w:ascii="Times New Roman Tj" w:hAnsi="Times New Roman Tj"/>
          <w:sz w:val="28"/>
          <w:szCs w:val="28"/>
          <w:lang w:val="en-US" w:eastAsia="ru-RU"/>
        </w:rPr>
        <w:t xml:space="preserve">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</w:t>
      </w:r>
      <w:r w:rsidRPr="00C82236">
        <w:rPr>
          <w:rFonts w:ascii="Times New Roman Tj" w:hAnsi="Times New Roman Tj"/>
          <w:sz w:val="28"/>
          <w:szCs w:val="28"/>
          <w:lang w:val="en-US" w:eastAsia="ru-RU"/>
        </w:rPr>
        <w:t xml:space="preserve">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к</w:t>
      </w:r>
      <w:r w:rsidRPr="00C82236">
        <w:rPr>
          <w:rFonts w:ascii="Times New Roman" w:hAnsi="Times New Roman"/>
          <w:sz w:val="28"/>
          <w:szCs w:val="28"/>
          <w:lang w:eastAsia="ru-RU"/>
        </w:rPr>
        <w:t>ӯҳӣ</w:t>
      </w:r>
      <w:r w:rsidRPr="00C82236">
        <w:rPr>
          <w:rFonts w:ascii="Times New Roman Tj" w:hAnsi="Times New Roman Tj"/>
          <w:sz w:val="28"/>
          <w:szCs w:val="28"/>
          <w:lang w:val="en-US" w:eastAsia="ru-RU"/>
        </w:rPr>
        <w:t xml:space="preserve">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</w:t>
      </w:r>
      <w:r>
        <w:rPr>
          <w:rFonts w:ascii="Times New Roman Tj" w:hAnsi="Times New Roman Tj"/>
          <w:sz w:val="28"/>
          <w:szCs w:val="28"/>
          <w:lang w:val="en-US" w:eastAsia="ru-RU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Градиенти гидравлик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Суръати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аракати обои зеризамин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Таркиби гранулометр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Коэффисиент филтратсия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Масо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ати па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ншавии об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0E4514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30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Дар байни давра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палеоген, давраи чорум тава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уфи стратиграф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дар кадом давра шудааст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Девон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Триас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Неоген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Бур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Давраи чорум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31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Омил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асосие, ки хосият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ои механикии </w:t>
      </w:r>
      <w:r w:rsidRPr="00C82236">
        <w:rPr>
          <w:rFonts w:ascii="Times New Roman" w:hAnsi="Times New Roman"/>
          <w:bCs/>
          <w:sz w:val="28"/>
          <w:szCs w:val="28"/>
        </w:rPr>
        <w:t>ҷ</w:t>
      </w:r>
      <w:r w:rsidRPr="00C82236">
        <w:rPr>
          <w:rFonts w:ascii="Times New Roman Tj" w:hAnsi="Times New Roman Tj"/>
          <w:bCs/>
          <w:sz w:val="28"/>
          <w:szCs w:val="28"/>
        </w:rPr>
        <w:t>инс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ои к</w:t>
      </w:r>
      <w:r w:rsidRPr="00C82236">
        <w:rPr>
          <w:rFonts w:ascii="Times New Roman" w:hAnsi="Times New Roman"/>
          <w:bCs/>
          <w:sz w:val="28"/>
          <w:szCs w:val="28"/>
        </w:rPr>
        <w:t>ӯҳ</w:t>
      </w:r>
      <w:r w:rsidRPr="00C82236">
        <w:rPr>
          <w:rFonts w:ascii="Times New Roman Tj" w:hAnsi="Times New Roman Tj"/>
          <w:bCs/>
          <w:sz w:val="28"/>
          <w:szCs w:val="28"/>
        </w:rPr>
        <w:t>ии такшонии ало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ида донаро муайян мекунад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Намнок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фишурдашавандаг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устувор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Сахти, вазни хос, хобишнок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абатнок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химияв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физикав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Таркиби гранулометр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, дара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аи фишурдашав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, таркиби минералиашон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арорат, фишор, намнок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32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Геологияи 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андис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дар асос ба доираи кадом фан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дохил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Фан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геолог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Фан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физик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Фан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геохимияв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Фан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табиатшинос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Фан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и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лимшинос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33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Та</w:t>
      </w:r>
      <w:r w:rsidRPr="00C82236">
        <w:rPr>
          <w:rFonts w:ascii="Times New Roman" w:hAnsi="Times New Roman"/>
          <w:sz w:val="28"/>
          <w:szCs w:val="28"/>
          <w:lang w:eastAsia="ru-RU"/>
        </w:rPr>
        <w:t>ғ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риёбии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о зери таъсири фишор,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арорати баланд ва тахсири ма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лул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химиявиро чи меноманд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Кристализатсия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Меандра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Сталактит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Катагенезом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Шушабаамало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34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Шароит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геологии сохтмон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ва истифодабарии иншоот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гуногун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 ва гуногуншакл дар асос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кадом сохт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муайян карда мешаванд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Сохти геосинклинал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Сохти геоморфолог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Сохти тектоник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Сохти геолог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ва геодинамик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Сохти физик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-химияв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35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Объект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ассосии тад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от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андис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-геолог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физик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-химияв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</w:t>
      </w:r>
      <w:r w:rsidRPr="00C82236">
        <w:rPr>
          <w:rFonts w:ascii="Times New Roman Tj" w:hAnsi="Times New Roman Tj"/>
          <w:sz w:val="28"/>
          <w:szCs w:val="28"/>
        </w:rPr>
        <w:t xml:space="preserve">и,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абат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</w:t>
      </w:r>
      <w:r w:rsidRPr="00C82236">
        <w:rPr>
          <w:rFonts w:ascii="Times New Roman Tj" w:hAnsi="Times New Roman Tj"/>
          <w:sz w:val="28"/>
          <w:szCs w:val="28"/>
        </w:rPr>
        <w:t>и, 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геолог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ва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одисса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инжинер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-геолог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Литосфера ва биосфера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абати поёнии замин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исм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сахт ва омехта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36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Давраи девон бо кадом индекс ишора карда мешавад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val="en-US"/>
        </w:rPr>
        <w:t>T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val="en-US"/>
        </w:rPr>
        <w:t>J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val="en-US"/>
        </w:rPr>
        <w:t>N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val="en-US"/>
        </w:rPr>
        <w:t>S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Pr="000E451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0E4514">
        <w:rPr>
          <w:rFonts w:ascii="Times New Roman Tj" w:hAnsi="Times New Roman Tj"/>
          <w:sz w:val="28"/>
          <w:szCs w:val="28"/>
          <w:lang w:val="en-US"/>
        </w:rPr>
        <w:t>@37.</w:t>
      </w:r>
    </w:p>
    <w:p w:rsidR="00A25CE4" w:rsidRPr="000E451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C82236">
        <w:rPr>
          <w:rFonts w:ascii="Times New Roman Tj" w:hAnsi="Times New Roman Tj"/>
          <w:sz w:val="28"/>
          <w:szCs w:val="28"/>
        </w:rPr>
        <w:t>Геологияи</w:t>
      </w:r>
      <w:r w:rsidRPr="000E4514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андисии</w:t>
      </w:r>
      <w:r w:rsidRPr="000E4514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муосир</w:t>
      </w:r>
      <w:r w:rsidRPr="000E4514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чиро</w:t>
      </w:r>
      <w:r w:rsidRPr="000E4514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меом</w:t>
      </w:r>
      <w:r w:rsidRPr="00C82236">
        <w:rPr>
          <w:rFonts w:ascii="Times New Roman" w:hAnsi="Times New Roman"/>
          <w:sz w:val="28"/>
          <w:szCs w:val="28"/>
        </w:rPr>
        <w:t>ӯ</w:t>
      </w:r>
      <w:r w:rsidRPr="00C82236">
        <w:rPr>
          <w:rFonts w:ascii="Times New Roman Tj" w:hAnsi="Times New Roman Tj"/>
          <w:sz w:val="28"/>
          <w:szCs w:val="28"/>
        </w:rPr>
        <w:t>зад</w:t>
      </w:r>
      <w:r w:rsidRPr="000E4514">
        <w:rPr>
          <w:rFonts w:ascii="Times New Roman Tj" w:hAnsi="Times New Roman Tj"/>
          <w:sz w:val="28"/>
          <w:szCs w:val="28"/>
          <w:lang w:val="en-US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Пайдоиш ва 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физикию химиявии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</w:t>
      </w:r>
      <w:r w:rsidRPr="00C82236">
        <w:rPr>
          <w:rFonts w:ascii="Times New Roman Tj" w:hAnsi="Times New Roman Tj"/>
          <w:sz w:val="28"/>
          <w:szCs w:val="28"/>
        </w:rPr>
        <w:t>ии магматик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усту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у ва иктишоф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кон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кандани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Сохти болоии замин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геодинамик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дар рафти истихро</w:t>
      </w:r>
      <w:r w:rsidRPr="00C82236">
        <w:rPr>
          <w:rFonts w:ascii="Times New Roman" w:hAnsi="Times New Roman"/>
          <w:sz w:val="28"/>
          <w:szCs w:val="28"/>
        </w:rPr>
        <w:t>ҷӣ</w:t>
      </w:r>
      <w:r w:rsidRPr="00C82236">
        <w:rPr>
          <w:rFonts w:ascii="Times New Roman Tj" w:hAnsi="Times New Roman Tj"/>
          <w:sz w:val="28"/>
          <w:szCs w:val="28"/>
        </w:rPr>
        <w:t xml:space="preserve"> кон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кандани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фоиданок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ӯҳӣ</w:t>
      </w:r>
      <w:r w:rsidRPr="00C82236">
        <w:rPr>
          <w:rFonts w:ascii="Times New Roman Tj" w:hAnsi="Times New Roman Tj"/>
          <w:sz w:val="28"/>
          <w:szCs w:val="28"/>
        </w:rPr>
        <w:t xml:space="preserve"> ва таба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та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курсии иншоот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кор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исте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сол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ва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оба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окунии иншоот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ом</w:t>
      </w:r>
      <w:r w:rsidRPr="00C82236">
        <w:rPr>
          <w:rFonts w:ascii="Times New Roman" w:hAnsi="Times New Roman"/>
          <w:sz w:val="28"/>
          <w:szCs w:val="28"/>
        </w:rPr>
        <w:t>ӯ</w:t>
      </w:r>
      <w:r w:rsidRPr="00C82236">
        <w:rPr>
          <w:rFonts w:ascii="Times New Roman Tj" w:hAnsi="Times New Roman Tj"/>
          <w:sz w:val="28"/>
          <w:szCs w:val="28"/>
        </w:rPr>
        <w:t>зиши шароит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геодинамик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ва таъсири 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38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Омил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асосии геолог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-петрограф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 xml:space="preserve">Хобиши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абат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физик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Таркиби модд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сохти минерал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ва ало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аи сохтории байни минерал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геодинамик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экзоген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39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Ба минерал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диамагнити (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айримагнитики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82236">
        <w:rPr>
          <w:rFonts w:ascii="Times New Roman Tj" w:hAnsi="Times New Roman Tj"/>
          <w:sz w:val="28"/>
          <w:szCs w:val="28"/>
        </w:rPr>
        <w:t>кадом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дохил мешаванд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Охан, пирротин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Эпидот, шпинель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Пирит, рутил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Магнетит, титаномагнетит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Сера, графит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40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механик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аз чи вобастаг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дорад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 xml:space="preserve">Сохти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ӯҳӣ</w:t>
      </w:r>
      <w:r w:rsidRPr="00C82236">
        <w:rPr>
          <w:rFonts w:ascii="Times New Roman Tj" w:hAnsi="Times New Roman Tj"/>
          <w:sz w:val="28"/>
          <w:szCs w:val="28"/>
        </w:rPr>
        <w:t xml:space="preserve"> ва 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кристаллохимиявии минерал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 xml:space="preserve">Ранг ва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илои минерал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 xml:space="preserve">Пайдоиши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интрузив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Пайдоиши минерал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геофизик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41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Пайдоиши гил ва о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аксанг аз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ати генетик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Та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шин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Метаморф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Магматик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Гидротермал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Пегматит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42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 xml:space="preserve">Дар таркиби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ӯҳӣ</w:t>
      </w:r>
      <w:r w:rsidRPr="00C82236">
        <w:rPr>
          <w:rFonts w:ascii="Times New Roman Tj" w:hAnsi="Times New Roman Tj"/>
          <w:sz w:val="28"/>
          <w:szCs w:val="28"/>
        </w:rPr>
        <w:t xml:space="preserve"> кадом намуди фаза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чудо карда мешаванд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Фаза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бисёркомпонента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Фаза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сахт (минерал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82236">
        <w:rPr>
          <w:rFonts w:ascii="Times New Roman Tj" w:hAnsi="Times New Roman Tj"/>
          <w:sz w:val="28"/>
          <w:szCs w:val="28"/>
        </w:rPr>
        <w:t xml:space="preserve">ва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аракаткунанда (моеъ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ва газ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);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Фаза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сахт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Фаза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моеъ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Фаза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газ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43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Шароит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асосии барои ба ву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удоии 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ярч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Ба ми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дори кифоя набудани хона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исти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омат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ва 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ол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Инфилятся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Тоза накардани 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ити атроф аз партов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маиш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ва нашинондани дарахтони ороиш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Мав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уд набудани растани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нишебии калон, ми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дори зиёди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зеризамин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Дуруст риоя накардани меъёр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асосие, ки дар СНИП омадааст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0E4514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bCs/>
          <w:sz w:val="28"/>
          <w:szCs w:val="28"/>
        </w:rPr>
        <w:t>44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bCs/>
          <w:sz w:val="28"/>
          <w:szCs w:val="28"/>
        </w:rPr>
        <w:t>Фишурдашавандагии минерал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</w:t>
      </w:r>
      <w:r w:rsidRPr="00C82236">
        <w:rPr>
          <w:rFonts w:ascii="Times New Roman Tj" w:hAnsi="Times New Roman Tj"/>
          <w:sz w:val="28"/>
          <w:szCs w:val="28"/>
        </w:rPr>
        <w:t xml:space="preserve"> аз р</w:t>
      </w:r>
      <w:r w:rsidRPr="00C82236">
        <w:rPr>
          <w:rFonts w:ascii="Times New Roman" w:hAnsi="Times New Roman"/>
          <w:sz w:val="28"/>
          <w:szCs w:val="28"/>
        </w:rPr>
        <w:t>ӯ</w:t>
      </w:r>
      <w:r w:rsidRPr="00C82236">
        <w:rPr>
          <w:rFonts w:ascii="Times New Roman Tj" w:hAnsi="Times New Roman Tj"/>
          <w:sz w:val="28"/>
          <w:szCs w:val="28"/>
        </w:rPr>
        <w:t>и чи тавсиф карда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 xml:space="preserve">Коэффисиенти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мии фишурдашавандаг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Обгузарон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 xml:space="preserve">Зичии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Коэффисенти мута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обилаи мода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Дара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аи сементатсион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45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Давраи карбон бо кадом индекс ишора карда мешавад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val="en-US"/>
        </w:rPr>
        <w:t>T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>C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val="en-US"/>
        </w:rPr>
        <w:t>N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val="en-US"/>
        </w:rPr>
        <w:t>S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bCs/>
          <w:sz w:val="28"/>
          <w:szCs w:val="28"/>
        </w:rPr>
        <w:t>46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82236">
        <w:rPr>
          <w:rFonts w:ascii="Times New Roman Tj" w:hAnsi="Times New Roman Tj"/>
          <w:bCs/>
          <w:sz w:val="28"/>
          <w:szCs w:val="28"/>
        </w:rPr>
        <w:t>Минерал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 вобаста ба фишурдашав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 xml:space="preserve"> ба кадом гур</w:t>
      </w:r>
      <w:r w:rsidRPr="00C82236">
        <w:rPr>
          <w:rFonts w:ascii="Times New Roman" w:hAnsi="Times New Roman"/>
          <w:bCs/>
          <w:sz w:val="28"/>
          <w:szCs w:val="28"/>
        </w:rPr>
        <w:t>ӯҳ</w:t>
      </w:r>
      <w:r w:rsidRPr="00C82236">
        <w:rPr>
          <w:rFonts w:ascii="Times New Roman Tj" w:hAnsi="Times New Roman Tj"/>
          <w:bCs/>
          <w:sz w:val="28"/>
          <w:szCs w:val="28"/>
        </w:rPr>
        <w:t xml:space="preserve">о </w:t>
      </w:r>
      <w:r w:rsidRPr="00C82236">
        <w:rPr>
          <w:rFonts w:ascii="Times New Roman" w:hAnsi="Times New Roman"/>
          <w:bCs/>
          <w:sz w:val="28"/>
          <w:szCs w:val="28"/>
        </w:rPr>
        <w:t>ҷ</w:t>
      </w:r>
      <w:r w:rsidRPr="00C82236">
        <w:rPr>
          <w:rFonts w:ascii="Times New Roman Tj" w:hAnsi="Times New Roman Tj"/>
          <w:bCs/>
          <w:sz w:val="28"/>
          <w:szCs w:val="28"/>
        </w:rPr>
        <w:t>удо мешаванд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айри фишурда ва фишурашуда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Намнок, миёна намнок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Баландфишурдашуда, пастфишурдашуда, омехта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Фишурдашуда, намнок, омехта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Сустфишурдашуда, миёнафишурдашуда, фишурдашуда, сахтфишурдашуда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47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Омил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асосии метаморфизм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Ранг, сахт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,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илло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арорат, фишор ва модда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аз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ати химияви фаъол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абатнок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деформатсия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арорат, намнок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Пастшавии фишор, дигаргуншавии ранг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48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Та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шони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делювиал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асосан дар ку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 пайдо мешаванд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Дар назди дарё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Хангоми шустани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мавсим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Дар нишеби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Ин раванди калюв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аст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ангоми дуруст истифода набурдани нишеби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0E451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49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ултраметаморфизм ва гранитизасия ба чи оварда мерасонад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 xml:space="preserve">Ба вайроншавии зичии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 xml:space="preserve">Ба баланд шудани зичии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Ба устувории фаза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минерал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 xml:space="preserve">Ба намнок шудани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Ба дигаргун шудани 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фишурдашавандагии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50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аракати моеъ аз байни капиляр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(найчаи сурохаш бисёр хурд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82236">
        <w:rPr>
          <w:rFonts w:ascii="Times New Roman Tj" w:hAnsi="Times New Roman Tj"/>
          <w:sz w:val="28"/>
          <w:szCs w:val="28"/>
        </w:rPr>
        <w:t>ё ин ки аз сурохи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диафрагма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бо тасири майдони электрикии берунаро чи меноманд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Электролиз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Электромос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Портландсемент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Моеъ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Механик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51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ойивазкунии зара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фаза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дисперсион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дар 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ити моеъг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ё ин ки газ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бо тасири майдони электрикии берунаро чи меноманд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bCs/>
          <w:sz w:val="28"/>
          <w:szCs w:val="28"/>
        </w:rPr>
        <w:t>Электрофорез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Электромос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Электрод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аракати дохил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Романсемент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52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Давраи перм бо кадом индекс ишора карда мешавад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val="en-US"/>
        </w:rPr>
        <w:t>T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>P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val="en-US"/>
        </w:rPr>
        <w:t>N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val="en-US"/>
        </w:rPr>
        <w:t>S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>53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исм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таркиб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удошавии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модда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бо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тасъири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увваи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араёнро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чи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меноманд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Иш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оршав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Суспензия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$C)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аракати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моеъ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Дифрагма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$E)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Электролиз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54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Дар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му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ити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моеъ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муала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будани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зара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сахт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,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масалан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дар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лойоба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зара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хокро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чи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меноманд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Портландсемент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алшавии модда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Электролиз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Суспензия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Силикатсиякунон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55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Пайдоиши гнейс, мармар аз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ати генетик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шин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Метаморф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Магматик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Гидротермал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Пегматит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56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ое, ки ба дигаргуншавии сохт ва 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физикю-техникии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ии нишеби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оварда мерасонанд 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 xml:space="preserve">Таъсири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араён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вибратсиони ба асоси 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 ва таъсири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олат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техник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 xml:space="preserve">Аз сабаби намнок шудани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сахти 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 xml:space="preserve">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исоби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зеризамини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Бадшудани 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физико-техникии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 xml:space="preserve"> аз сабаби аз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ой ба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ои дигар ку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онидани 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зеризамини омили асосии таъсирасон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ба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исоб мераванд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ангоми гузаронидани кор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андис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-геолог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дар майдон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сохтмон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0E4514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57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Намуд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муста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акамкунии электрохимиявиро номбар намоед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Электрик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, электролит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, электросиликатизатсиякунон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Механик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Гидротехник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Сахткунон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Клинкар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58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Вобаста ба дара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аи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арорат ва ва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ти тасири коркарди термикии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ба кадом гуру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 та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сим мешаванд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Термик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Сат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Барометр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Тафсидашуда, пухташуда ва клинкар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Термометр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59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Ба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 дохил кардани реагент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о, ки ба баландшавии устувор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ба об ва яхбанди тобовар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паст шудани обгузарон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дар нати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аи дигаргун шудани таркиб ва характери ало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структурии 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 дар кадом усул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 омухта мешавад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Усул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физикав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Усул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геоморфолог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Усул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механик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Усул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яхкунон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Усул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химияв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60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Давраи триас бо кадом индекс ишора карда мешавад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$A) 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>T</w:t>
      </w:r>
      <w:r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P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val="en-US"/>
        </w:rPr>
        <w:t>N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val="en-US"/>
        </w:rPr>
        <w:t>S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61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Маъмултарин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усул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химиявие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,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ки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дар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кор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му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андис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-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геолог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бештар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истифода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мешаванд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$A)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Битумкунон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 xml:space="preserve"> (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иркунон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>)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 xml:space="preserve">,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силикаткунон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 xml:space="preserve">,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сементкунон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ва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акдоркун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лулкунон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Термодинамик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Яхкунон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Фишурдашавандаг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62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Модда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сахткунанда, ки дар ва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ти силикаткунон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дума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лула истифода бурда мешаванд кадом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оянд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Кислотаи сулфат, алюминати натрий, кислота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фосфор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, натр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 ва аммонии фториди силитсий, гази ангидриди карбон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Ишкор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Оксиген, гидроген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Натрий, калий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ан, оксиди алюминий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63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Намуд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сементро номбар намоед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Электрофорез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Электромос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Электролиз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Натрий ва аммоний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Портландтсемент, романсемент, шлак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 ва путссоланд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64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Моддаи гидравликии часпак, ки дар таркибаш силикати калсий 70-80 % ташкил меди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ад кадом намуди сементро ташкил меди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Романсемент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Портландсемент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Сементи шлак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Электромос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Путссоландсемент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65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Давраи юра бо кадом индекс ишора карда мешавад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val="en-US"/>
        </w:rPr>
        <w:t>T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P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val="en-US"/>
        </w:rPr>
        <w:t>N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>J</w:t>
      </w:r>
      <w:r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66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Модаи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гидравликии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часпак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,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ки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мергел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ва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магнезиал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таркиб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ёфтааст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,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кадом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намуди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сементро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ташкил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меди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Портландсемент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Сементи шлак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Романсемент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Путссоландсемент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Ба об тобоваранда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67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Дар нати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аи як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оя орд кардани дона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шлак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 ва иловаги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активатор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 (о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ак, гипс, ангидрит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кадом намуди семент исте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сол карда мешавад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Путссоландсемент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Химияв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Термик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Ба об тобоваранда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Сементи шлак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68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Аз калим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дар поён овардашуда, маф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уми дар харита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андис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-геоло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ва умуман харита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геолог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дахлдорро инитихоб намоед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Индекс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Ра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ами тартибии харита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Харитаи геолог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Андозаи калони А0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Раванди ра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амикунонии харита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мазкур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2C318F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69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Сементе, ки барои баланд бардоштани устувориаш дар таркибаш иловагии фаъоли силитсидор (путссолан-омехтаи хокистари вулкан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пемза ва туф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дохил мекунанд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Путссоландсемент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Химияв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Термик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Ба об тобоваранда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Сементи шлак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70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Аломат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ои фактории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ро номбар намоед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Ярус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Физик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механик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Атмосфер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Гидросфер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Таркиби модд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, сохти структурии минерал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о, холиги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о, ало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байниминерал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71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Тар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иш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о аз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ати генетик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ба кадом гуру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 та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сим мешаванд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Геоморфолог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Механик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Ибтидо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, дуюмдара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а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Геодинамик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-чиндоршуда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72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Ро</w:t>
      </w:r>
      <w:r w:rsidRPr="00C82236">
        <w:rPr>
          <w:rFonts w:ascii="Times New Roman" w:hAnsi="Times New Roman"/>
          <w:sz w:val="28"/>
          <w:szCs w:val="28"/>
          <w:lang w:eastAsia="ru-RU"/>
        </w:rPr>
        <w:t>ҳҳ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асосии мубориза бар зидди раванд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бодхурдашав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Сохтани канал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калони обёрикунанда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Му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офизати грунт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 аз мавод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ба раванд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мазкур оваранда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Нармнамоии грунт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Вариант А, </w:t>
      </w:r>
      <w:r w:rsidRPr="00C82236">
        <w:rPr>
          <w:rFonts w:ascii="Times New Roman Tj" w:hAnsi="Times New Roman Tj"/>
          <w:sz w:val="28"/>
          <w:szCs w:val="28"/>
          <w:lang w:val="en-US" w:eastAsia="ru-RU"/>
        </w:rPr>
        <w:t>B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Вариант </w:t>
      </w:r>
      <w:r w:rsidRPr="00C82236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C82236">
        <w:rPr>
          <w:rFonts w:ascii="Times New Roman Tj" w:hAnsi="Times New Roman Tj"/>
          <w:sz w:val="28"/>
          <w:szCs w:val="28"/>
          <w:lang w:val="en-US" w:eastAsia="ru-RU"/>
        </w:rPr>
        <w:t>C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2C318F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73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африёти к</w:t>
      </w:r>
      <w:r w:rsidRPr="00C82236">
        <w:rPr>
          <w:rFonts w:ascii="Times New Roman" w:hAnsi="Times New Roman"/>
          <w:sz w:val="28"/>
          <w:szCs w:val="28"/>
        </w:rPr>
        <w:t>ӯҳ</w:t>
      </w:r>
      <w:r w:rsidRPr="00C82236">
        <w:rPr>
          <w:rFonts w:ascii="Times New Roman Tj" w:hAnsi="Times New Roman Tj"/>
          <w:sz w:val="28"/>
          <w:szCs w:val="28"/>
        </w:rPr>
        <w:t>ии вертикалии бурриши квадрат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чоркун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 ё призмашакл дошта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, ки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ангоми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усту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уи кон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о, иктишофи 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о, кор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му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андис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-геолог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гидрогеолог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канда мешавад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Шахта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Fonts w:ascii="Times New Roman Tj" w:hAnsi="Times New Roman Tj"/>
          <w:bCs/>
          <w:sz w:val="28"/>
          <w:szCs w:val="28"/>
        </w:rPr>
        <w:t>Шурф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уй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Штрек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Пармачо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74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Фишоре ки ба сат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 бурриш дода мешавад бо кадом формула муайян карда мешавад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Р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=S-H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P=D+R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P=St+H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P=t+S-H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$E)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>P=DSt+P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75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Дар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фа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мишоти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му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андис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-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геолог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,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исми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муайяни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пустлохи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заминро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,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ки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дар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он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сохтан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ва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ба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истифода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додани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иншоот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ба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ро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монда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шудааст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ч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меноманд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Таба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геолог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ю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$B)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Массив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ӯҳӣ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Ярус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Релеф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Буриши геолог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76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удуди массив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ои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одатан аз руи кадом аломат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муайян му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арар карда мешавад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Физик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Стратиграф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Геомолфолог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, геологию-сохтор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, геодинамик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Релеф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Сохти дохил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77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Фанни геологияи 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андиси чиро меомузад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Сохт ва таркиби намакхоро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Сохт ва таркиби хокхои гуру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 гилиро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Омил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ое, ки ба сохтумон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андиси таъсири бад расонида метавонанд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Тан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пиря</w:t>
      </w:r>
      <w:r w:rsidRPr="00C82236">
        <w:rPr>
          <w:rFonts w:ascii="Times New Roman" w:hAnsi="Times New Roman"/>
          <w:sz w:val="28"/>
          <w:szCs w:val="28"/>
        </w:rPr>
        <w:t>ҳҳ</w:t>
      </w:r>
      <w:r w:rsidRPr="00C82236">
        <w:rPr>
          <w:rFonts w:ascii="Times New Roman Tj" w:hAnsi="Times New Roman Tj"/>
          <w:sz w:val="28"/>
          <w:szCs w:val="28"/>
        </w:rPr>
        <w:t>оро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авзу дарё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оро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7E5159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78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Аз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ати элемент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сохтор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массив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 ба кадом гуру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о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удо мешаванд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Геоморфолог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-чиндоршуда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Платформав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Петрогенетик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, петротектоник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, тектоник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 ва неотектоник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Минта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79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Пайдоиши конгломерат, регсанг аз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ати генетик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Та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шин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Метаморф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Магматик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Гидротермал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Пегматит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80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Fonts w:ascii="Times New Roman Tj" w:hAnsi="Times New Roman Tj"/>
          <w:sz w:val="28"/>
          <w:szCs w:val="28"/>
          <w:shd w:val="clear" w:color="auto" w:fill="FFFFFF"/>
        </w:rPr>
        <w:t>Н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авъ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ои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ии такшоние, ки бо хосият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литолог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ва палеонтологии худ фар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мекунанд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Фатсия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абат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Бурриш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Форматсия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Шток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81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Fonts w:ascii="Times New Roman Tj" w:hAnsi="Times New Roman Tj"/>
          <w:sz w:val="28"/>
          <w:szCs w:val="28"/>
          <w:shd w:val="clear" w:color="auto" w:fill="FFFFFF"/>
        </w:rPr>
        <w:t>М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муи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исм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геолог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(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абат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о ва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ғ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айр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)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ки умумияти парагенетик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генетик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стратиграф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доранд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Фатсия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абат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Бурриш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Шток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Форматсия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82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Вайроншавии авалаи хобиши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ие, ки ба ка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шавии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абат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ои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ии дорои масштаб ва шакл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гуногундошта (бе шиканиши 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оварда мерасонад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Пликатив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Геолог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Геоморфолог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Стратиграф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Палеонтолог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83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Давраи бур бо кадом индекс ишора карда мешавад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val="en-US"/>
        </w:rPr>
        <w:t>T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>K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val="en-US"/>
        </w:rPr>
        <w:t>N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J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84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муи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ие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,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ки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якдигар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бо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хосият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муайяни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-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техник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фар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намуда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дар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рафти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интихоби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бкани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изот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оро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интихоб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намоянд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чи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номида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мешавад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Шток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Ярус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Батолит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Форматсия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Фатсия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85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Ярус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ӯҳӣ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-геолог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 ки дорои кандани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фоиданок мебошанд, чи номида мешаванд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Боло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Поён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Ку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-чиндоршуда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Асос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Минта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bCs/>
          <w:sz w:val="28"/>
          <w:szCs w:val="28"/>
        </w:rPr>
        <w:t>86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82236">
        <w:rPr>
          <w:rFonts w:ascii="Times New Roman Tj" w:hAnsi="Times New Roman Tj"/>
          <w:bCs/>
          <w:sz w:val="28"/>
          <w:szCs w:val="28"/>
        </w:rPr>
        <w:t>Кон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ои кандани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ои фоиданок ба кадом гуру</w:t>
      </w:r>
      <w:r w:rsidRPr="00C82236">
        <w:rPr>
          <w:rFonts w:ascii="Times New Roman" w:hAnsi="Times New Roman"/>
          <w:bCs/>
          <w:sz w:val="28"/>
          <w:szCs w:val="28"/>
        </w:rPr>
        <w:t>ҳҳ</w:t>
      </w:r>
      <w:r w:rsidRPr="00C82236">
        <w:rPr>
          <w:rFonts w:ascii="Times New Roman Tj" w:hAnsi="Times New Roman Tj"/>
          <w:bCs/>
          <w:sz w:val="28"/>
          <w:szCs w:val="28"/>
        </w:rPr>
        <w:t>о та</w:t>
      </w:r>
      <w:r w:rsidRPr="00C82236">
        <w:rPr>
          <w:rFonts w:ascii="Times New Roman" w:hAnsi="Times New Roman"/>
          <w:bCs/>
          <w:sz w:val="28"/>
          <w:szCs w:val="28"/>
        </w:rPr>
        <w:t>қ</w:t>
      </w:r>
      <w:r w:rsidRPr="00C82236">
        <w:rPr>
          <w:rFonts w:ascii="Times New Roman Tj" w:hAnsi="Times New Roman Tj"/>
          <w:bCs/>
          <w:sz w:val="28"/>
          <w:szCs w:val="28"/>
        </w:rPr>
        <w:t>сим мешаванд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Асос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Магматик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Fonts w:ascii="Times New Roman Tj" w:hAnsi="Times New Roman Tj"/>
          <w:bCs/>
          <w:sz w:val="28"/>
          <w:szCs w:val="28"/>
        </w:rPr>
        <w:t>Маъдан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 xml:space="preserve">, сузанда, </w:t>
      </w:r>
      <w:r w:rsidRPr="00C82236">
        <w:rPr>
          <w:rFonts w:ascii="Times New Roman" w:hAnsi="Times New Roman"/>
          <w:bCs/>
          <w:sz w:val="28"/>
          <w:szCs w:val="28"/>
        </w:rPr>
        <w:t>ғ</w:t>
      </w:r>
      <w:r w:rsidRPr="00C82236">
        <w:rPr>
          <w:rFonts w:ascii="Times New Roman Tj" w:hAnsi="Times New Roman Tj"/>
          <w:bCs/>
          <w:sz w:val="28"/>
          <w:szCs w:val="28"/>
        </w:rPr>
        <w:t>айри маъдан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Сузанда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Ғ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айри маъдан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87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Кон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ангиште, ки пайдоиши назди ба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ри доранд чи номида мешаванд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bCs/>
          <w:sz w:val="28"/>
          <w:szCs w:val="28"/>
        </w:rPr>
        <w:t>Паралик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Такшон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Сузанда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Ғ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айри металл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Асос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88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Кон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кандани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фоиданоке, ки пайдоиши ба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ри-ботло</w:t>
      </w:r>
      <w:r w:rsidRPr="00C82236">
        <w:rPr>
          <w:rFonts w:ascii="Times New Roman" w:hAnsi="Times New Roman"/>
          <w:sz w:val="28"/>
          <w:szCs w:val="28"/>
        </w:rPr>
        <w:t>қӣ</w:t>
      </w:r>
      <w:r w:rsidRPr="00C82236">
        <w:rPr>
          <w:rFonts w:ascii="Times New Roman Tj" w:hAnsi="Times New Roman Tj"/>
          <w:sz w:val="28"/>
          <w:szCs w:val="28"/>
        </w:rPr>
        <w:t xml:space="preserve"> дошта дорои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абат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бузург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ангишт мебошанд чи гунна намуд доранд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Магматик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абатнок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Такшон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Ало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Fonts w:ascii="Times New Roman Tj" w:hAnsi="Times New Roman Tj"/>
          <w:bCs/>
          <w:sz w:val="28"/>
          <w:szCs w:val="28"/>
        </w:rPr>
        <w:t>Лимник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89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Кон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маъдани вобаста ба генезис ба кадом гуру</w:t>
      </w:r>
      <w:r w:rsidRPr="00C82236">
        <w:rPr>
          <w:rFonts w:ascii="Times New Roman" w:hAnsi="Times New Roman"/>
          <w:sz w:val="28"/>
          <w:szCs w:val="28"/>
        </w:rPr>
        <w:t>ҳҳ</w:t>
      </w:r>
      <w:r w:rsidRPr="00C82236">
        <w:rPr>
          <w:rFonts w:ascii="Times New Roman Tj" w:hAnsi="Times New Roman Tj"/>
          <w:sz w:val="28"/>
          <w:szCs w:val="28"/>
        </w:rPr>
        <w:t xml:space="preserve">о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удо мешаванд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Магматик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метасомат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Fonts w:ascii="Times New Roman Tj" w:hAnsi="Times New Roman Tj"/>
          <w:bCs/>
          <w:sz w:val="28"/>
          <w:szCs w:val="28"/>
        </w:rPr>
        <w:t>Магматик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>, пегматит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>, гидротермал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>, метасоматик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>, ало</w:t>
      </w:r>
      <w:r w:rsidRPr="00C82236">
        <w:rPr>
          <w:rFonts w:ascii="Times New Roman" w:hAnsi="Times New Roman"/>
          <w:bCs/>
          <w:sz w:val="28"/>
          <w:szCs w:val="28"/>
        </w:rPr>
        <w:t>қ</w:t>
      </w:r>
      <w:r w:rsidRPr="00C82236">
        <w:rPr>
          <w:rFonts w:ascii="Times New Roman Tj" w:hAnsi="Times New Roman Tj"/>
          <w:bCs/>
          <w:sz w:val="28"/>
          <w:szCs w:val="28"/>
        </w:rPr>
        <w:t>аг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>-метаморф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>, метаморфик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>-авалатакшон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>, пошхуранда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Гидротермал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магматик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Тектоник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геоморфолог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Интрузив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Эффузив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90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Пайдоиши кон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ангишт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Магматик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Интрузив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Fonts w:ascii="Times New Roman Tj" w:hAnsi="Times New Roman Tj"/>
          <w:bCs/>
          <w:sz w:val="28"/>
          <w:szCs w:val="28"/>
        </w:rPr>
        <w:t>Такшин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Эффузив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Метаморф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91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Давраи палеоген бо кадом индекс ишора карда мешавад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val="en-US"/>
        </w:rPr>
        <w:t>T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>P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K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val="en-US"/>
        </w:rPr>
        <w:t>N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J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C82236">
        <w:rPr>
          <w:rFonts w:ascii="Times New Roman Tj" w:hAnsi="Times New Roman Tj"/>
          <w:sz w:val="28"/>
          <w:szCs w:val="28"/>
          <w:lang w:val="en-US"/>
        </w:rPr>
        <w:t>92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C82236">
        <w:rPr>
          <w:rFonts w:ascii="Times New Roman Tj" w:hAnsi="Times New Roman Tj"/>
          <w:sz w:val="28"/>
          <w:szCs w:val="28"/>
        </w:rPr>
        <w:t>Аз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р</w:t>
      </w:r>
      <w:r w:rsidRPr="00C82236">
        <w:rPr>
          <w:rFonts w:ascii="Times New Roman" w:hAnsi="Times New Roman"/>
          <w:sz w:val="28"/>
          <w:szCs w:val="28"/>
        </w:rPr>
        <w:t>ӯ</w:t>
      </w:r>
      <w:r w:rsidRPr="00C82236">
        <w:rPr>
          <w:rFonts w:ascii="Times New Roman Tj" w:hAnsi="Times New Roman Tj"/>
          <w:sz w:val="28"/>
          <w:szCs w:val="28"/>
        </w:rPr>
        <w:t>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шароит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тектоник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кон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ангишт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ба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кадом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гуру</w:t>
      </w:r>
      <w:r w:rsidRPr="00C82236">
        <w:rPr>
          <w:rFonts w:ascii="Times New Roman" w:hAnsi="Times New Roman"/>
          <w:sz w:val="28"/>
          <w:szCs w:val="28"/>
        </w:rPr>
        <w:t>ҳҳ</w:t>
      </w:r>
      <w:r w:rsidRPr="00C82236">
        <w:rPr>
          <w:rFonts w:ascii="Times New Roman Tj" w:hAnsi="Times New Roman Tj"/>
          <w:sz w:val="28"/>
          <w:szCs w:val="28"/>
        </w:rPr>
        <w:t>о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та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сим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мешаванд</w:t>
      </w:r>
      <w:r>
        <w:rPr>
          <w:rFonts w:ascii="Times New Roman Tj" w:hAnsi="Times New Roman Tj"/>
          <w:sz w:val="28"/>
          <w:szCs w:val="28"/>
          <w:lang w:val="en-US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$A) </w:t>
      </w:r>
      <w:r w:rsidRPr="00C82236">
        <w:rPr>
          <w:rFonts w:ascii="Times New Roman Tj" w:hAnsi="Times New Roman Tj"/>
          <w:bCs/>
          <w:sz w:val="28"/>
          <w:szCs w:val="28"/>
        </w:rPr>
        <w:t>Платформав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 xml:space="preserve">, </w:t>
      </w:r>
      <w:r w:rsidRPr="00C82236">
        <w:rPr>
          <w:rFonts w:ascii="Times New Roman Tj" w:hAnsi="Times New Roman Tj"/>
          <w:bCs/>
          <w:sz w:val="28"/>
          <w:szCs w:val="28"/>
        </w:rPr>
        <w:t>к</w:t>
      </w:r>
      <w:r w:rsidRPr="00C82236">
        <w:rPr>
          <w:rFonts w:ascii="Times New Roman" w:hAnsi="Times New Roman"/>
          <w:bCs/>
          <w:sz w:val="28"/>
          <w:szCs w:val="28"/>
        </w:rPr>
        <w:t>ӯҳӣ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>-</w:t>
      </w:r>
      <w:r w:rsidRPr="00C82236">
        <w:rPr>
          <w:rFonts w:ascii="Times New Roman Tj" w:hAnsi="Times New Roman Tj"/>
          <w:bCs/>
          <w:sz w:val="28"/>
          <w:szCs w:val="28"/>
        </w:rPr>
        <w:t>чиндоршуда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 xml:space="preserve">, </w:t>
      </w:r>
      <w:r w:rsidRPr="00C82236">
        <w:rPr>
          <w:rFonts w:ascii="Times New Roman Tj" w:hAnsi="Times New Roman Tj"/>
          <w:bCs/>
          <w:sz w:val="28"/>
          <w:szCs w:val="28"/>
        </w:rPr>
        <w:t>гузариш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Такшон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Асос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,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дуюмдара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изамин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,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зеризамин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Фатсиал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C82236">
        <w:rPr>
          <w:rFonts w:ascii="Times New Roman Tj" w:hAnsi="Times New Roman Tj"/>
          <w:sz w:val="28"/>
          <w:szCs w:val="28"/>
          <w:lang w:val="en-US"/>
        </w:rPr>
        <w:t>93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C82236">
        <w:rPr>
          <w:rFonts w:ascii="Times New Roman Tj" w:hAnsi="Times New Roman Tj"/>
          <w:sz w:val="28"/>
          <w:szCs w:val="28"/>
        </w:rPr>
        <w:t>Кон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ангишти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минта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к</w:t>
      </w:r>
      <w:r w:rsidRPr="00C82236">
        <w:rPr>
          <w:rFonts w:ascii="Times New Roman" w:hAnsi="Times New Roman"/>
          <w:sz w:val="28"/>
          <w:szCs w:val="28"/>
        </w:rPr>
        <w:t>ӯҳӣ</w:t>
      </w:r>
      <w:r w:rsidRPr="00C82236">
        <w:rPr>
          <w:rFonts w:ascii="Times New Roman Tj" w:hAnsi="Times New Roman Tj"/>
          <w:sz w:val="28"/>
          <w:szCs w:val="28"/>
          <w:lang w:val="en-US"/>
        </w:rPr>
        <w:t>-</w:t>
      </w:r>
      <w:r w:rsidRPr="00C82236">
        <w:rPr>
          <w:rFonts w:ascii="Times New Roman Tj" w:hAnsi="Times New Roman Tj"/>
          <w:sz w:val="28"/>
          <w:szCs w:val="28"/>
        </w:rPr>
        <w:t>чиндоршуда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ба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кадом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синф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удо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мешаванд</w:t>
      </w:r>
      <w:r>
        <w:rPr>
          <w:rFonts w:ascii="Times New Roman Tj" w:hAnsi="Times New Roman Tj"/>
          <w:sz w:val="28"/>
          <w:szCs w:val="28"/>
          <w:lang w:val="en-US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Платформав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C82236">
        <w:rPr>
          <w:rFonts w:ascii="Times New Roman Tj" w:hAnsi="Times New Roman Tj"/>
          <w:sz w:val="28"/>
          <w:szCs w:val="28"/>
        </w:rPr>
        <w:t>к</w:t>
      </w:r>
      <w:r w:rsidRPr="00C82236">
        <w:rPr>
          <w:rFonts w:ascii="Times New Roman" w:hAnsi="Times New Roman"/>
          <w:sz w:val="28"/>
          <w:szCs w:val="28"/>
        </w:rPr>
        <w:t>ӯҳӣ</w:t>
      </w:r>
      <w:r w:rsidRPr="00C82236">
        <w:rPr>
          <w:rFonts w:ascii="Times New Roman Tj" w:hAnsi="Times New Roman Tj"/>
          <w:sz w:val="28"/>
          <w:szCs w:val="28"/>
          <w:lang w:val="en-US"/>
        </w:rPr>
        <w:t>-</w:t>
      </w:r>
      <w:r w:rsidRPr="00C82236">
        <w:rPr>
          <w:rFonts w:ascii="Times New Roman Tj" w:hAnsi="Times New Roman Tj"/>
          <w:sz w:val="28"/>
          <w:szCs w:val="28"/>
        </w:rPr>
        <w:t>чиндоршуда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C82236">
        <w:rPr>
          <w:rFonts w:ascii="Times New Roman Tj" w:hAnsi="Times New Roman Tj"/>
          <w:sz w:val="28"/>
          <w:szCs w:val="28"/>
        </w:rPr>
        <w:t>гузариш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Такшон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Асос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,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дуюмдара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изамин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,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зеризамин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$E) </w:t>
      </w:r>
      <w:r w:rsidRPr="00C82236">
        <w:rPr>
          <w:rFonts w:ascii="Times New Roman Tj" w:hAnsi="Times New Roman Tj"/>
          <w:bCs/>
          <w:sz w:val="28"/>
          <w:szCs w:val="28"/>
        </w:rPr>
        <w:t>Дохили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bCs/>
          <w:sz w:val="28"/>
          <w:szCs w:val="28"/>
        </w:rPr>
        <w:t>платформагии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bCs/>
          <w:sz w:val="28"/>
          <w:szCs w:val="28"/>
        </w:rPr>
        <w:t>фурухамида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 xml:space="preserve">, </w:t>
      </w:r>
      <w:r w:rsidRPr="00C82236">
        <w:rPr>
          <w:rFonts w:ascii="Times New Roman Tj" w:hAnsi="Times New Roman Tj"/>
          <w:bCs/>
          <w:sz w:val="28"/>
          <w:szCs w:val="28"/>
        </w:rPr>
        <w:t>вилоят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ои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bCs/>
          <w:sz w:val="28"/>
          <w:szCs w:val="28"/>
        </w:rPr>
        <w:t>фурухамида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bCs/>
          <w:sz w:val="28"/>
          <w:szCs w:val="28"/>
        </w:rPr>
        <w:t>ва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bCs/>
          <w:sz w:val="28"/>
          <w:szCs w:val="28"/>
        </w:rPr>
        <w:t>синклинория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 xml:space="preserve">, </w:t>
      </w:r>
      <w:r w:rsidRPr="00C82236">
        <w:rPr>
          <w:rFonts w:ascii="Times New Roman Tj" w:hAnsi="Times New Roman Tj"/>
          <w:bCs/>
          <w:sz w:val="28"/>
          <w:szCs w:val="28"/>
        </w:rPr>
        <w:t>кон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ои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bCs/>
          <w:sz w:val="28"/>
          <w:szCs w:val="28"/>
        </w:rPr>
        <w:t>дар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bCs/>
          <w:sz w:val="28"/>
          <w:szCs w:val="28"/>
        </w:rPr>
        <w:t>но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ия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ои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bCs/>
          <w:sz w:val="28"/>
          <w:szCs w:val="28"/>
        </w:rPr>
        <w:t>па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ншудаи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bCs/>
          <w:sz w:val="28"/>
          <w:szCs w:val="28"/>
        </w:rPr>
        <w:t>магматизм</w:t>
      </w:r>
      <w:r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C82236">
        <w:rPr>
          <w:rFonts w:ascii="Times New Roman Tj" w:hAnsi="Times New Roman Tj"/>
          <w:sz w:val="28"/>
          <w:szCs w:val="28"/>
          <w:lang w:val="en-US"/>
        </w:rPr>
        <w:t>94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C82236">
        <w:rPr>
          <w:rFonts w:ascii="Times New Roman Tj" w:hAnsi="Times New Roman Tj"/>
          <w:sz w:val="28"/>
          <w:szCs w:val="28"/>
        </w:rPr>
        <w:t>Навъ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андис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  <w:lang w:val="en-US"/>
        </w:rPr>
        <w:t>-</w:t>
      </w:r>
      <w:r w:rsidRPr="00C82236">
        <w:rPr>
          <w:rFonts w:ascii="Times New Roman Tj" w:hAnsi="Times New Roman Tj"/>
          <w:sz w:val="28"/>
          <w:szCs w:val="28"/>
        </w:rPr>
        <w:t>геологии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массив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к</w:t>
      </w:r>
      <w:r w:rsidRPr="00C82236">
        <w:rPr>
          <w:rFonts w:ascii="Times New Roman" w:hAnsi="Times New Roman"/>
          <w:sz w:val="28"/>
          <w:szCs w:val="28"/>
        </w:rPr>
        <w:t>ӯҳӣ</w:t>
      </w:r>
      <w:r>
        <w:rPr>
          <w:rFonts w:ascii="Times New Roman Tj" w:hAnsi="Times New Roman Tj"/>
          <w:sz w:val="28"/>
          <w:szCs w:val="28"/>
          <w:lang w:val="en-US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Платформав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C82236">
        <w:rPr>
          <w:rFonts w:ascii="Times New Roman Tj" w:hAnsi="Times New Roman Tj"/>
          <w:sz w:val="28"/>
          <w:szCs w:val="28"/>
        </w:rPr>
        <w:t>к</w:t>
      </w:r>
      <w:r w:rsidRPr="00C82236">
        <w:rPr>
          <w:rFonts w:ascii="Times New Roman" w:hAnsi="Times New Roman"/>
          <w:sz w:val="28"/>
          <w:szCs w:val="28"/>
        </w:rPr>
        <w:t>ӯҳӣ</w:t>
      </w:r>
      <w:r w:rsidRPr="00C82236">
        <w:rPr>
          <w:rFonts w:ascii="Times New Roman Tj" w:hAnsi="Times New Roman Tj"/>
          <w:sz w:val="28"/>
          <w:szCs w:val="28"/>
          <w:lang w:val="en-US"/>
        </w:rPr>
        <w:t>-</w:t>
      </w:r>
      <w:r w:rsidRPr="00C82236">
        <w:rPr>
          <w:rFonts w:ascii="Times New Roman Tj" w:hAnsi="Times New Roman Tj"/>
          <w:sz w:val="28"/>
          <w:szCs w:val="28"/>
        </w:rPr>
        <w:t>чиндоршуда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C82236">
        <w:rPr>
          <w:rFonts w:ascii="Times New Roman Tj" w:hAnsi="Times New Roman Tj"/>
          <w:sz w:val="28"/>
          <w:szCs w:val="28"/>
        </w:rPr>
        <w:t>гузариш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Такшон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Асос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,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дуюмдара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изамин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,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зеризамин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$E) </w:t>
      </w:r>
      <w:r w:rsidRPr="00C82236">
        <w:rPr>
          <w:rFonts w:ascii="Times New Roman Tj" w:hAnsi="Times New Roman Tj"/>
          <w:bCs/>
          <w:sz w:val="28"/>
          <w:szCs w:val="28"/>
        </w:rPr>
        <w:t>Массив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ои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bCs/>
          <w:sz w:val="28"/>
          <w:szCs w:val="28"/>
        </w:rPr>
        <w:t>платформав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 xml:space="preserve">, </w:t>
      </w:r>
      <w:r w:rsidRPr="00C82236">
        <w:rPr>
          <w:rFonts w:ascii="Times New Roman Tj" w:hAnsi="Times New Roman Tj"/>
          <w:bCs/>
          <w:sz w:val="28"/>
          <w:szCs w:val="28"/>
        </w:rPr>
        <w:t>массив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ои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bCs/>
          <w:sz w:val="28"/>
          <w:szCs w:val="28"/>
        </w:rPr>
        <w:t>иншоот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ои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bCs/>
          <w:sz w:val="28"/>
          <w:szCs w:val="28"/>
        </w:rPr>
        <w:t>чиндоршуда</w:t>
      </w:r>
      <w:r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C82236">
        <w:rPr>
          <w:rFonts w:ascii="Times New Roman Tj" w:hAnsi="Times New Roman Tj"/>
          <w:sz w:val="28"/>
          <w:szCs w:val="28"/>
          <w:lang w:val="en-US"/>
        </w:rPr>
        <w:t>95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C82236">
        <w:rPr>
          <w:rFonts w:ascii="Times New Roman Tj" w:hAnsi="Times New Roman Tj"/>
          <w:sz w:val="28"/>
          <w:szCs w:val="28"/>
        </w:rPr>
        <w:t>Массив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платформав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аз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чанд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ошёна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сохтор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иборат</w:t>
      </w:r>
      <w:r w:rsidRPr="00C8223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мебошад</w:t>
      </w:r>
      <w:r>
        <w:rPr>
          <w:rFonts w:ascii="Times New Roman Tj" w:hAnsi="Times New Roman Tj"/>
          <w:sz w:val="28"/>
          <w:szCs w:val="28"/>
          <w:lang w:val="en-US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$A) </w:t>
      </w:r>
      <w:r w:rsidRPr="00C82236">
        <w:rPr>
          <w:rFonts w:ascii="Times New Roman Tj" w:hAnsi="Times New Roman Tj"/>
          <w:bCs/>
          <w:sz w:val="28"/>
          <w:szCs w:val="28"/>
        </w:rPr>
        <w:t>Ду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C82236">
        <w:rPr>
          <w:rFonts w:ascii="Times New Roman Tj" w:hAnsi="Times New Roman Tj"/>
          <w:bCs/>
          <w:sz w:val="28"/>
          <w:szCs w:val="28"/>
        </w:rPr>
        <w:t>ошёна</w:t>
      </w:r>
      <w:r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Як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ошёна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Пан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r w:rsidRPr="00C82236">
        <w:rPr>
          <w:rFonts w:ascii="Times New Roman Tj" w:hAnsi="Times New Roman Tj"/>
          <w:sz w:val="28"/>
          <w:szCs w:val="28"/>
        </w:rPr>
        <w:t>ошёна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Се </w:t>
      </w:r>
      <w:r w:rsidRPr="00C82236">
        <w:rPr>
          <w:rFonts w:ascii="Times New Roman Tj" w:hAnsi="Times New Roman Tj"/>
          <w:sz w:val="28"/>
          <w:szCs w:val="28"/>
        </w:rPr>
        <w:t>ошёна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 ошёна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96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Ошёнаи сохтории поён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ё ин ки та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курсии массив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платформав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аз кадом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ӯҳӣ</w:t>
      </w:r>
      <w:r w:rsidRPr="00C82236">
        <w:rPr>
          <w:rFonts w:ascii="Times New Roman Tj" w:hAnsi="Times New Roman Tj"/>
          <w:sz w:val="28"/>
          <w:szCs w:val="28"/>
        </w:rPr>
        <w:t xml:space="preserve"> таркиб ёфтааст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аър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Метаморф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Интрузив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Эффузив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Fonts w:ascii="Times New Roman Tj" w:hAnsi="Times New Roman Tj"/>
          <w:bCs/>
          <w:sz w:val="28"/>
          <w:szCs w:val="28"/>
        </w:rPr>
        <w:t xml:space="preserve">Аз </w:t>
      </w:r>
      <w:r w:rsidRPr="00C82236">
        <w:rPr>
          <w:rFonts w:ascii="Times New Roman" w:hAnsi="Times New Roman"/>
          <w:bCs/>
          <w:sz w:val="28"/>
          <w:szCs w:val="28"/>
        </w:rPr>
        <w:t>ҷ</w:t>
      </w:r>
      <w:r w:rsidRPr="00C82236">
        <w:rPr>
          <w:rFonts w:ascii="Times New Roman Tj" w:hAnsi="Times New Roman Tj"/>
          <w:bCs/>
          <w:sz w:val="28"/>
          <w:szCs w:val="28"/>
        </w:rPr>
        <w:t>инс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ои к</w:t>
      </w:r>
      <w:r w:rsidRPr="00C82236">
        <w:rPr>
          <w:rFonts w:ascii="Times New Roman" w:hAnsi="Times New Roman"/>
          <w:bCs/>
          <w:sz w:val="28"/>
          <w:szCs w:val="28"/>
        </w:rPr>
        <w:t>ӯҳ</w:t>
      </w:r>
      <w:r w:rsidRPr="00C82236">
        <w:rPr>
          <w:rFonts w:ascii="Times New Roman Tj" w:hAnsi="Times New Roman Tj"/>
          <w:bCs/>
          <w:sz w:val="28"/>
          <w:szCs w:val="28"/>
        </w:rPr>
        <w:t>ии аввала такшон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 xml:space="preserve"> ва магматик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97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 xml:space="preserve">Ошёнаи сохтории болои ё ин ки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илди платформа аз кадом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абат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ӯҳӣ</w:t>
      </w:r>
      <w:r w:rsidRPr="00C82236">
        <w:rPr>
          <w:rFonts w:ascii="Times New Roman Tj" w:hAnsi="Times New Roman Tj"/>
          <w:sz w:val="28"/>
          <w:szCs w:val="28"/>
        </w:rPr>
        <w:t xml:space="preserve"> таркиб ёфтааст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ии магматик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ии метаморф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Fonts w:ascii="Times New Roman" w:hAnsi="Times New Roman"/>
          <w:bCs/>
          <w:sz w:val="28"/>
          <w:szCs w:val="28"/>
        </w:rPr>
        <w:t>Ҷ</w:t>
      </w:r>
      <w:r w:rsidRPr="00C82236">
        <w:rPr>
          <w:rFonts w:ascii="Times New Roman Tj" w:hAnsi="Times New Roman Tj"/>
          <w:bCs/>
          <w:sz w:val="28"/>
          <w:szCs w:val="28"/>
        </w:rPr>
        <w:t>инс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ои к</w:t>
      </w:r>
      <w:r w:rsidRPr="00C82236">
        <w:rPr>
          <w:rFonts w:ascii="Times New Roman" w:hAnsi="Times New Roman"/>
          <w:bCs/>
          <w:sz w:val="28"/>
          <w:szCs w:val="28"/>
        </w:rPr>
        <w:t>ӯҳ</w:t>
      </w:r>
      <w:r w:rsidRPr="00C82236">
        <w:rPr>
          <w:rFonts w:ascii="Times New Roman Tj" w:hAnsi="Times New Roman Tj"/>
          <w:bCs/>
          <w:sz w:val="28"/>
          <w:szCs w:val="28"/>
        </w:rPr>
        <w:t>ии такшон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ии гилнок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ии вайроншуда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98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Форматсияи териген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(карбонат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82236">
        <w:rPr>
          <w:rFonts w:ascii="Times New Roman Tj" w:hAnsi="Times New Roman Tj"/>
          <w:sz w:val="28"/>
          <w:szCs w:val="28"/>
        </w:rPr>
        <w:t>-геосинклинал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ки дар фурухамидаи чу</w:t>
      </w:r>
      <w:r w:rsidRPr="00C82236">
        <w:rPr>
          <w:rFonts w:ascii="Times New Roman" w:hAnsi="Times New Roman"/>
          <w:sz w:val="28"/>
          <w:szCs w:val="28"/>
        </w:rPr>
        <w:t>қӯ</w:t>
      </w:r>
      <w:r w:rsidRPr="00C82236">
        <w:rPr>
          <w:rFonts w:ascii="Times New Roman Tj" w:hAnsi="Times New Roman Tj"/>
          <w:sz w:val="28"/>
          <w:szCs w:val="28"/>
        </w:rPr>
        <w:t>роб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ба ву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уд омадааст чи номида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Синклинал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Fonts w:ascii="Times New Roman Tj" w:hAnsi="Times New Roman Tj"/>
          <w:bCs/>
          <w:sz w:val="28"/>
          <w:szCs w:val="28"/>
        </w:rPr>
        <w:t>Флиш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Антиклинал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Батолит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Лаколит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99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Сину соли массив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платформа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оро аз р</w:t>
      </w:r>
      <w:r w:rsidRPr="00C82236">
        <w:rPr>
          <w:rFonts w:ascii="Times New Roman" w:hAnsi="Times New Roman"/>
          <w:sz w:val="28"/>
          <w:szCs w:val="28"/>
        </w:rPr>
        <w:t>ӯ</w:t>
      </w:r>
      <w:r w:rsidRPr="00C82236">
        <w:rPr>
          <w:rFonts w:ascii="Times New Roman Tj" w:hAnsi="Times New Roman Tj"/>
          <w:sz w:val="28"/>
          <w:szCs w:val="28"/>
        </w:rPr>
        <w:t>и чи муайян мекунанд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bCs/>
          <w:sz w:val="28"/>
          <w:szCs w:val="28"/>
        </w:rPr>
        <w:t>Аз р</w:t>
      </w:r>
      <w:r w:rsidRPr="00C82236">
        <w:rPr>
          <w:rFonts w:ascii="Times New Roman" w:hAnsi="Times New Roman"/>
          <w:bCs/>
          <w:sz w:val="28"/>
          <w:szCs w:val="28"/>
        </w:rPr>
        <w:t>ӯ</w:t>
      </w:r>
      <w:r w:rsidRPr="00C82236">
        <w:rPr>
          <w:rFonts w:ascii="Times New Roman Tj" w:hAnsi="Times New Roman Tj"/>
          <w:bCs/>
          <w:sz w:val="28"/>
          <w:szCs w:val="28"/>
        </w:rPr>
        <w:t>и сину соли та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курсии он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Аз р</w:t>
      </w:r>
      <w:r w:rsidRPr="00C82236">
        <w:rPr>
          <w:rFonts w:ascii="Times New Roman" w:hAnsi="Times New Roman"/>
          <w:sz w:val="28"/>
          <w:szCs w:val="28"/>
        </w:rPr>
        <w:t>ӯ</w:t>
      </w:r>
      <w:r w:rsidRPr="00C82236">
        <w:rPr>
          <w:rFonts w:ascii="Times New Roman Tj" w:hAnsi="Times New Roman Tj"/>
          <w:sz w:val="28"/>
          <w:szCs w:val="28"/>
        </w:rPr>
        <w:t xml:space="preserve">и сину соли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такшон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Аз р</w:t>
      </w:r>
      <w:r w:rsidRPr="00C82236">
        <w:rPr>
          <w:rFonts w:ascii="Times New Roman" w:hAnsi="Times New Roman"/>
          <w:sz w:val="28"/>
          <w:szCs w:val="28"/>
        </w:rPr>
        <w:t>ӯ</w:t>
      </w:r>
      <w:r w:rsidRPr="00C82236">
        <w:rPr>
          <w:rFonts w:ascii="Times New Roman Tj" w:hAnsi="Times New Roman Tj"/>
          <w:sz w:val="28"/>
          <w:szCs w:val="28"/>
        </w:rPr>
        <w:t xml:space="preserve">и сину соли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макматик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Аз р</w:t>
      </w:r>
      <w:r w:rsidRPr="00C82236">
        <w:rPr>
          <w:rFonts w:ascii="Times New Roman" w:hAnsi="Times New Roman"/>
          <w:sz w:val="28"/>
          <w:szCs w:val="28"/>
        </w:rPr>
        <w:t>ӯ</w:t>
      </w:r>
      <w:r w:rsidRPr="00C82236">
        <w:rPr>
          <w:rFonts w:ascii="Times New Roman Tj" w:hAnsi="Times New Roman Tj"/>
          <w:sz w:val="28"/>
          <w:szCs w:val="28"/>
        </w:rPr>
        <w:t>и сину соли р</w:t>
      </w:r>
      <w:r w:rsidRPr="00C82236">
        <w:rPr>
          <w:rFonts w:ascii="Times New Roman" w:hAnsi="Times New Roman"/>
          <w:sz w:val="28"/>
          <w:szCs w:val="28"/>
        </w:rPr>
        <w:t>ӯ</w:t>
      </w:r>
      <w:r w:rsidRPr="00C82236">
        <w:rPr>
          <w:rFonts w:ascii="Times New Roman Tj" w:hAnsi="Times New Roman Tj"/>
          <w:sz w:val="28"/>
          <w:szCs w:val="28"/>
        </w:rPr>
        <w:t>ипуши 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Аз р</w:t>
      </w:r>
      <w:r w:rsidRPr="00C82236">
        <w:rPr>
          <w:rFonts w:ascii="Times New Roman" w:hAnsi="Times New Roman"/>
          <w:sz w:val="28"/>
          <w:szCs w:val="28"/>
        </w:rPr>
        <w:t>ӯ</w:t>
      </w:r>
      <w:r w:rsidRPr="00C82236">
        <w:rPr>
          <w:rFonts w:ascii="Times New Roman Tj" w:hAnsi="Times New Roman Tj"/>
          <w:sz w:val="28"/>
          <w:szCs w:val="28"/>
        </w:rPr>
        <w:t>и сину соли маъдан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100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Вобаста бо аломат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тектоник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кон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маъдан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ба кадом г</w:t>
      </w:r>
      <w:r w:rsidRPr="00C82236">
        <w:rPr>
          <w:rFonts w:ascii="Times New Roman" w:hAnsi="Times New Roman"/>
          <w:sz w:val="28"/>
          <w:szCs w:val="28"/>
        </w:rPr>
        <w:t>ӯ</w:t>
      </w:r>
      <w:r w:rsidRPr="00C82236">
        <w:rPr>
          <w:rFonts w:ascii="Times New Roman Tj" w:hAnsi="Times New Roman Tj"/>
          <w:sz w:val="28"/>
          <w:szCs w:val="28"/>
        </w:rPr>
        <w:t>ру</w:t>
      </w:r>
      <w:r w:rsidRPr="00C82236">
        <w:rPr>
          <w:rFonts w:ascii="Times New Roman" w:hAnsi="Times New Roman"/>
          <w:sz w:val="28"/>
          <w:szCs w:val="28"/>
        </w:rPr>
        <w:t>ҳҳ</w:t>
      </w:r>
      <w:r w:rsidRPr="00C82236">
        <w:rPr>
          <w:rFonts w:ascii="Times New Roman Tj" w:hAnsi="Times New Roman Tj"/>
          <w:sz w:val="28"/>
          <w:szCs w:val="28"/>
        </w:rPr>
        <w:t>ои асос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та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сим мешаванд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Геосинклинал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Fonts w:ascii="Times New Roman Tj" w:hAnsi="Times New Roman Tj"/>
          <w:bCs/>
          <w:sz w:val="28"/>
          <w:szCs w:val="28"/>
        </w:rPr>
        <w:t>Платформав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>, к</w:t>
      </w:r>
      <w:r w:rsidRPr="00C82236">
        <w:rPr>
          <w:rFonts w:ascii="Times New Roman" w:hAnsi="Times New Roman"/>
          <w:bCs/>
          <w:sz w:val="28"/>
          <w:szCs w:val="28"/>
        </w:rPr>
        <w:t>ӯҳӣ</w:t>
      </w:r>
      <w:r w:rsidRPr="00C82236">
        <w:rPr>
          <w:rFonts w:ascii="Times New Roman Tj" w:hAnsi="Times New Roman Tj"/>
          <w:bCs/>
          <w:sz w:val="28"/>
          <w:szCs w:val="28"/>
        </w:rPr>
        <w:t>-чиндоршуда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Антиклинал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Синклинал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Тар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иш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101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Ба сабаб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асосии аз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ати истифода душвори кон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кандани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фоиданок чи дохил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Тарзи нодурусти кор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ӯҳӣ</w:t>
      </w:r>
      <w:r w:rsidRPr="00C82236">
        <w:rPr>
          <w:rFonts w:ascii="Times New Roman Tj" w:hAnsi="Times New Roman Tj"/>
          <w:sz w:val="28"/>
          <w:szCs w:val="28"/>
        </w:rPr>
        <w:t>-иктишоф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Нодуруст гирифтани намуна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bCs/>
          <w:sz w:val="28"/>
          <w:szCs w:val="28"/>
        </w:rPr>
        <w:t xml:space="preserve">Шакли нодуруст доштани </w:t>
      </w:r>
      <w:r w:rsidRPr="00C82236">
        <w:rPr>
          <w:rFonts w:ascii="Times New Roman" w:hAnsi="Times New Roman"/>
          <w:bCs/>
          <w:sz w:val="28"/>
          <w:szCs w:val="28"/>
        </w:rPr>
        <w:t>ҷ</w:t>
      </w:r>
      <w:r w:rsidRPr="00C82236">
        <w:rPr>
          <w:rFonts w:ascii="Times New Roman Tj" w:hAnsi="Times New Roman Tj"/>
          <w:bCs/>
          <w:sz w:val="28"/>
          <w:szCs w:val="28"/>
        </w:rPr>
        <w:t>исм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ои маъдан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>, дигаргуншавии тектоник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>, хосият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ои деформатсион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>, физик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>,обнок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 xml:space="preserve"> ва тар</w:t>
      </w:r>
      <w:r w:rsidRPr="00C82236">
        <w:rPr>
          <w:rFonts w:ascii="Times New Roman" w:hAnsi="Times New Roman"/>
          <w:bCs/>
          <w:sz w:val="28"/>
          <w:szCs w:val="28"/>
        </w:rPr>
        <w:t>қ</w:t>
      </w:r>
      <w:r w:rsidRPr="00C82236">
        <w:rPr>
          <w:rFonts w:ascii="Times New Roman Tj" w:hAnsi="Times New Roman Tj"/>
          <w:bCs/>
          <w:sz w:val="28"/>
          <w:szCs w:val="28"/>
        </w:rPr>
        <w:t>ишнокии гуногунсамт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Паркунунии нодуруст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Дуруст ба ро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 намондани кор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геофизик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102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Дар байни давра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ордовик, девон, карбон тава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уфи стратиграф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дар кадом давра шудааст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Силур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Триас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Неоген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Бур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Давраи чорум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103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Дар раванди истихро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 кон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кандани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фоиданок кадом омил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ба назар гирифта мешаванд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Физик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Геохимияв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Физик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-механик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Геоморфолог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bCs/>
          <w:sz w:val="28"/>
          <w:szCs w:val="28"/>
        </w:rPr>
        <w:t>К</w:t>
      </w:r>
      <w:r w:rsidRPr="00C82236">
        <w:rPr>
          <w:rFonts w:ascii="Times New Roman" w:hAnsi="Times New Roman"/>
          <w:bCs/>
          <w:sz w:val="28"/>
          <w:szCs w:val="28"/>
        </w:rPr>
        <w:t>ӯҳӣ</w:t>
      </w:r>
      <w:r w:rsidRPr="00C82236">
        <w:rPr>
          <w:rFonts w:ascii="Times New Roman Tj" w:hAnsi="Times New Roman Tj"/>
          <w:bCs/>
          <w:sz w:val="28"/>
          <w:szCs w:val="28"/>
        </w:rPr>
        <w:t>-техник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 xml:space="preserve">, тарзи </w:t>
      </w:r>
      <w:r w:rsidRPr="00C82236">
        <w:rPr>
          <w:rFonts w:ascii="Times New Roman" w:hAnsi="Times New Roman"/>
          <w:bCs/>
          <w:sz w:val="28"/>
          <w:szCs w:val="28"/>
        </w:rPr>
        <w:t>ҷ</w:t>
      </w:r>
      <w:r w:rsidRPr="00C82236">
        <w:rPr>
          <w:rFonts w:ascii="Times New Roman Tj" w:hAnsi="Times New Roman Tj"/>
          <w:bCs/>
          <w:sz w:val="28"/>
          <w:szCs w:val="28"/>
        </w:rPr>
        <w:t xml:space="preserve">удо кардани маъдан аз </w:t>
      </w:r>
      <w:r w:rsidRPr="00C82236">
        <w:rPr>
          <w:rFonts w:ascii="Times New Roman" w:hAnsi="Times New Roman"/>
          <w:bCs/>
          <w:sz w:val="28"/>
          <w:szCs w:val="28"/>
        </w:rPr>
        <w:t>ҷ</w:t>
      </w:r>
      <w:r w:rsidRPr="00C82236">
        <w:rPr>
          <w:rFonts w:ascii="Times New Roman Tj" w:hAnsi="Times New Roman Tj"/>
          <w:bCs/>
          <w:sz w:val="28"/>
          <w:szCs w:val="28"/>
        </w:rPr>
        <w:t>инс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ои к</w:t>
      </w:r>
      <w:r w:rsidRPr="00C82236">
        <w:rPr>
          <w:rFonts w:ascii="Times New Roman" w:hAnsi="Times New Roman"/>
          <w:bCs/>
          <w:sz w:val="28"/>
          <w:szCs w:val="28"/>
        </w:rPr>
        <w:t>ӯҳӣ</w:t>
      </w:r>
      <w:r w:rsidRPr="00C82236">
        <w:rPr>
          <w:rFonts w:ascii="Times New Roman Tj" w:hAnsi="Times New Roman Tj"/>
          <w:bCs/>
          <w:sz w:val="28"/>
          <w:szCs w:val="28"/>
        </w:rPr>
        <w:t>, ми</w:t>
      </w:r>
      <w:r w:rsidRPr="00C82236">
        <w:rPr>
          <w:rFonts w:ascii="Times New Roman" w:hAnsi="Times New Roman"/>
          <w:bCs/>
          <w:sz w:val="28"/>
          <w:szCs w:val="28"/>
        </w:rPr>
        <w:t>қ</w:t>
      </w:r>
      <w:r w:rsidRPr="00C82236">
        <w:rPr>
          <w:rFonts w:ascii="Times New Roman Tj" w:hAnsi="Times New Roman Tj"/>
          <w:bCs/>
          <w:sz w:val="28"/>
          <w:szCs w:val="28"/>
        </w:rPr>
        <w:t>дори истифодаи модда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 xml:space="preserve">ои тарканда, устувории </w:t>
      </w:r>
      <w:r w:rsidRPr="00C82236">
        <w:rPr>
          <w:rFonts w:ascii="Times New Roman" w:hAnsi="Times New Roman"/>
          <w:bCs/>
          <w:sz w:val="28"/>
          <w:szCs w:val="28"/>
        </w:rPr>
        <w:t>ҷ</w:t>
      </w:r>
      <w:r w:rsidRPr="00C82236">
        <w:rPr>
          <w:rFonts w:ascii="Times New Roman Tj" w:hAnsi="Times New Roman Tj"/>
          <w:bCs/>
          <w:sz w:val="28"/>
          <w:szCs w:val="28"/>
        </w:rPr>
        <w:t>инс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ои к</w:t>
      </w:r>
      <w:r w:rsidRPr="00C82236">
        <w:rPr>
          <w:rFonts w:ascii="Times New Roman" w:hAnsi="Times New Roman"/>
          <w:bCs/>
          <w:sz w:val="28"/>
          <w:szCs w:val="28"/>
        </w:rPr>
        <w:t>ӯҳӣ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104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 xml:space="preserve">Бо таъсири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араёни об вайрон шудани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ӯҳӣ</w:t>
      </w:r>
      <w:r w:rsidRPr="00C82236">
        <w:rPr>
          <w:rFonts w:ascii="Times New Roman Tj" w:hAnsi="Times New Roman Tj"/>
          <w:sz w:val="28"/>
          <w:szCs w:val="28"/>
        </w:rPr>
        <w:t>, ки ба пайдошавии води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паст шудани сат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авз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сабаб мешавад чи номида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Абразия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Батолит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Магма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Fonts w:ascii="Times New Roman Tj" w:hAnsi="Times New Roman Tj"/>
          <w:bCs/>
          <w:sz w:val="28"/>
          <w:szCs w:val="28"/>
        </w:rPr>
        <w:t>Эрозия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Диффузия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105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Ходисаи бо таъсири зарбаи мав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 ва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араёни об вайроншавии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ӯҳӣ</w:t>
      </w:r>
      <w:r w:rsidRPr="00C82236">
        <w:rPr>
          <w:rFonts w:ascii="Times New Roman Tj" w:hAnsi="Times New Roman Tj"/>
          <w:sz w:val="28"/>
          <w:szCs w:val="28"/>
        </w:rPr>
        <w:t xml:space="preserve"> чи номида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Аккумулятсия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Батолит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Магма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Эрозия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Fonts w:ascii="Times New Roman Tj" w:hAnsi="Times New Roman Tj"/>
          <w:bCs/>
          <w:sz w:val="28"/>
          <w:szCs w:val="28"/>
        </w:rPr>
        <w:t>Абразия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106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Дар хушк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ё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 xml:space="preserve">аъри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авзаи об 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ун шудани минерал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ё органик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чи номида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Бодхурдашав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Аблятсия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bCs/>
          <w:sz w:val="28"/>
          <w:szCs w:val="28"/>
        </w:rPr>
        <w:t>Аккумулятсия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Батолит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Орогенез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107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Равнд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геолог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ба кадом г</w:t>
      </w:r>
      <w:r w:rsidRPr="00C82236">
        <w:rPr>
          <w:rFonts w:ascii="Times New Roman" w:hAnsi="Times New Roman"/>
          <w:sz w:val="28"/>
          <w:szCs w:val="28"/>
        </w:rPr>
        <w:t>ӯ</w:t>
      </w:r>
      <w:r w:rsidRPr="00C82236">
        <w:rPr>
          <w:rFonts w:ascii="Times New Roman Tj" w:hAnsi="Times New Roman Tj"/>
          <w:sz w:val="28"/>
          <w:szCs w:val="28"/>
        </w:rPr>
        <w:t>ру</w:t>
      </w:r>
      <w:r w:rsidRPr="00C82236">
        <w:rPr>
          <w:rFonts w:ascii="Times New Roman" w:hAnsi="Times New Roman"/>
          <w:sz w:val="28"/>
          <w:szCs w:val="28"/>
        </w:rPr>
        <w:t>ҳҳ</w:t>
      </w:r>
      <w:r w:rsidRPr="00C82236">
        <w:rPr>
          <w:rFonts w:ascii="Times New Roman Tj" w:hAnsi="Times New Roman Tj"/>
          <w:sz w:val="28"/>
          <w:szCs w:val="28"/>
        </w:rPr>
        <w:t xml:space="preserve">о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удо мешаванд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Интрузив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эфузив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Платформав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геосинклинал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Такшин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магматик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bCs/>
          <w:sz w:val="28"/>
          <w:szCs w:val="28"/>
        </w:rPr>
        <w:t>Экзоген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>, эндоген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Магматик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метаморф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108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Аз таъсири об суда шудани сат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 замин чи номида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bCs/>
          <w:sz w:val="28"/>
          <w:szCs w:val="28"/>
        </w:rPr>
        <w:t>Денудатсия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Акумулятсия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Бодхурдашав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Эрозия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Орогенез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109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Кадом раванд дар макон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криолити хос нестанд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Морозное кучение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Термокарст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Сталактит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Солифлюксия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Сернамакшав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7E5159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110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Бо сабаби обшав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бухоршав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ва шикастан кам шудани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ми пирях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 ва айсберг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оро чи меноманд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Аблятсия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Акумулятсия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Бодхурдашав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Эрозия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Орогенез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111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Навъи генетикии та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шин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о, ки дар нати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аи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ғ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уншавии масоле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и фарсоиши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аз нишеби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 тавассути об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борону барф шуста оварда шудааст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Аблятсия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Акумулятсия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Бодхурдашав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Эрозия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Делювий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112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нишаст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ои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араёни оби мува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ки аз масоле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 гуногунандоза-аз майдадона (регдона, гил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то харсанг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о-иборат мебошад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Эрозия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Пролювий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Бодхурдашав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Эрозия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Делювий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113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Вобаста аз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ғ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ализии массаи мавод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гуногунандозаи сахти сел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сел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 ба кадом гуру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о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удо карда мешаванд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Ало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адошта (сохтор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ва шоранда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Асос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ва дуюмдара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>, сат</w:t>
      </w:r>
      <w:r w:rsidRPr="00C82236">
        <w:rPr>
          <w:rFonts w:ascii="Times New Roman" w:hAnsi="Times New Roman"/>
          <w:sz w:val="28"/>
          <w:szCs w:val="28"/>
        </w:rPr>
        <w:t>ҳӣ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Сат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>, к</w:t>
      </w:r>
      <w:r w:rsidRPr="00C82236">
        <w:rPr>
          <w:rFonts w:ascii="Times New Roman" w:hAnsi="Times New Roman"/>
          <w:sz w:val="28"/>
          <w:szCs w:val="28"/>
        </w:rPr>
        <w:t>ӯҳӣ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Ибтидои ва дуюмдара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114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Тадбир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пешгири аз сел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офизат бо ро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 xml:space="preserve"> сунъ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офизат бо усул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геолог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Истифода аз усул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геофизик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Истифода аз усул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механик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Му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офизат ва аз нав бар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ароркунии олами наботот дар минта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селфаро, деворкашии ма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рои дарё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115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Намуди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му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андис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>-геолог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гуфта 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Дорои таркиби механикии якхела бада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Дорои хосияти та</w:t>
      </w:r>
      <w:r w:rsidRPr="00C82236">
        <w:rPr>
          <w:rFonts w:ascii="Times New Roman" w:hAnsi="Times New Roman"/>
          <w:sz w:val="28"/>
          <w:szCs w:val="28"/>
          <w:lang w:eastAsia="ru-RU"/>
        </w:rPr>
        <w:t>ғ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ирёбии якхела буда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Дорои таркиби якхелаи обию-физик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Дорои пайдоишти якхела буда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Таркиби якхелаи литолог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дошта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7E5159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116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Fonts w:ascii="Times New Roman Tj" w:hAnsi="Times New Roman Tj"/>
          <w:sz w:val="28"/>
          <w:szCs w:val="28"/>
          <w:shd w:val="clear" w:color="auto" w:fill="FFFFFF"/>
        </w:rPr>
        <w:t>Р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аванде, ки ба та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симкунии табиии мунтазами модда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ма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лулшуда дар тамоми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ми ма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лул оварда мерасонад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Диффузия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Пролювий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Бодхурдашав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Эрозия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Делювий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117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Шуста бурда шудани зара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ои гардмонанди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ии ковок ба воситаи об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зеризамин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ки ба фурунишинии таба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болои оварда мерасонад чи номида мешавад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Диффузия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Пролювий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Бодхурдашав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Эрозия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Суффозия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118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Давраи неоген бо кадом индекс ишора карда мешавад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val="en-US"/>
        </w:rPr>
        <w:t>T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P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K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C82236">
        <w:rPr>
          <w:rFonts w:ascii="Times New Roman Tj" w:hAnsi="Times New Roman Tj"/>
          <w:bCs/>
          <w:sz w:val="28"/>
          <w:szCs w:val="28"/>
          <w:lang w:val="en-US"/>
        </w:rPr>
        <w:t>N</w:t>
      </w:r>
      <w:r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J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C82236">
        <w:rPr>
          <w:rFonts w:ascii="Times New Roman Tj" w:hAnsi="Times New Roman Tj"/>
          <w:sz w:val="28"/>
          <w:szCs w:val="28"/>
          <w:lang w:val="en-US"/>
        </w:rPr>
        <w:t>119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Суффозия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бештари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ва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дар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кадом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дида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 xml:space="preserve">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мешавад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Гранит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Мармар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Лесс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О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аксанг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Диорит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120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Дар байни давра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кембрий, ордовик, силур, карбон тава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уфи стратиграф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дар кадом давра шудааст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Девон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Триас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Неоген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Бур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Давраи чорум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121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Пайдоиши базалт, габро аз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ати генетик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шин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Метаморф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Магматик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Гидротермал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Пегматит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122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Бодх</w:t>
      </w:r>
      <w:r w:rsidRPr="00C82236">
        <w:rPr>
          <w:rFonts w:ascii="Times New Roman" w:hAnsi="Times New Roman"/>
          <w:sz w:val="28"/>
          <w:szCs w:val="28"/>
          <w:lang w:eastAsia="ru-RU"/>
        </w:rPr>
        <w:t>ӯ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рдашавии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арорати ба кадои намуди бодхурдашав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дохил мешавад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Бодхурдашавии физик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Бодхурдашавии химияв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Ба бодхурдашавии механик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Бодхурдашавии биолог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Ба бодхурдашавии биохимияв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7E5159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123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Пайдоиши гравелит, алевролит аз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ати генетик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Пегматит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Метаморф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Магматик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Гидротермал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Та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шин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124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Пайдоиши гнейс, филлит аз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ати генетик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шин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Метаморф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Магматик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Гидротермал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Пегматит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125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Давраи чорум бо кадом индекс ишора карда мешавад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bCs/>
          <w:sz w:val="28"/>
          <w:szCs w:val="28"/>
          <w:lang w:val="en-US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val="en-US"/>
        </w:rPr>
        <w:t>T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>Q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K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val="en-US"/>
        </w:rPr>
        <w:t>N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  <w:lang w:val="en-US"/>
        </w:rPr>
        <w:t>J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126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Пайдоиши гилхок ва регхок аз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ати генетик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Магматик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Метаморф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Та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шин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Гидротермал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Пегматит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127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Категория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пармачо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му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андис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-геолог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Иктишоф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Геофизик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Геоморфолог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Геолог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;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br/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Такяго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, иктишоф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, техник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, гидрогеолог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, та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рибав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, тартибот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128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Фишурдашавандаг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му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овимати электрик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пайвастшав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майдони электромагнит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азимути па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ншав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, коэффисиенти полоиш, градиенти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арорат, суръати мав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чандир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консентратсияи изотоп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ои радиоактивии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бо кадом усул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геофизик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ба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айд гирифта мешаванд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Магнитииктишоф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, электроиктишоф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, сейсмоиктишоф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, усул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радиоактив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Зеризамин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Сат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Сейсмик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Физик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-механик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129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Дар байни давра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карбон, перм, юра тава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уфи стратиграф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дар кадом дара шудааст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Девон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Триас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Неоген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Бур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Давраи чорум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130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 дар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ӯҳӣ</w:t>
      </w:r>
      <w:r w:rsidRPr="00C82236">
        <w:rPr>
          <w:rFonts w:ascii="Times New Roman Tj" w:hAnsi="Times New Roman Tj"/>
          <w:sz w:val="28"/>
          <w:szCs w:val="28"/>
        </w:rPr>
        <w:t xml:space="preserve">, пайдоишоте ки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ангоми 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замин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унб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ба амал меоянд, ин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худ ба амал оянда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типи сейсмик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вул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он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ангоми таъсири 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экзлген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ба амал оянда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Сабаби асос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ин ярчбаамало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ба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исоб меравад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7E5159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131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араёни таршавии зарача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моддаи дар об буда чи номида мешавад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Гидрататсия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Оксидшав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Термокарст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Гидролиз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Солифлюкатсия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132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Пасту баланди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ое, ки ядроашон яхбаста мебошад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Гидрататсия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Оксидшав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Гидролаколит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Гидролиз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Солифлюкатсия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133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Об шудани ях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зеризамин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, ки ба фуруравии сат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и замин оварда мерасонад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Термокарст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Оксидшав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Гидролаколит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Гидролиз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Солифлюкатсия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134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Фармоишгар-лои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акаш чигуна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у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оро берои гузаронидани кор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муандис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-геолог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бояд омода созад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На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шаи техникии гузаронидани кор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андис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-геоло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Мабла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гузории кори мазкур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Таъсин намудани коргарон бо дастго</w:t>
      </w:r>
      <w:r w:rsidRPr="00C82236">
        <w:rPr>
          <w:rFonts w:ascii="Times New Roman" w:hAnsi="Times New Roman"/>
          <w:sz w:val="28"/>
          <w:szCs w:val="28"/>
        </w:rPr>
        <w:t>ҳҳ</w:t>
      </w:r>
      <w:r w:rsidRPr="00C82236">
        <w:rPr>
          <w:rFonts w:ascii="Times New Roman Tj" w:hAnsi="Times New Roman Tj"/>
          <w:sz w:val="28"/>
          <w:szCs w:val="28"/>
        </w:rPr>
        <w:t>ои лозима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Ом</w:t>
      </w:r>
      <w:r w:rsidRPr="00C82236">
        <w:rPr>
          <w:rFonts w:ascii="Times New Roman" w:hAnsi="Times New Roman"/>
          <w:sz w:val="28"/>
          <w:szCs w:val="28"/>
        </w:rPr>
        <w:t>ӯ</w:t>
      </w:r>
      <w:r w:rsidRPr="00C82236">
        <w:rPr>
          <w:rFonts w:ascii="Times New Roman Tj" w:hAnsi="Times New Roman Tj"/>
          <w:sz w:val="28"/>
          <w:szCs w:val="28"/>
        </w:rPr>
        <w:t>зиши пурраи лои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аи пешни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одкардашуда ва гузаронидани кор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фа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мондади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 барои 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андис геолог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Назорати кор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и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рошуда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7E5159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135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иста ба поён шоридани хок ва 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ии ковок дар нати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аи об шудани 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олати яхии он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 ё серобшавии он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Термокарст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Оксидшав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Гидролаколит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Гидролиз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Солифлюкатсия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136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Пайдоиши алеврит, лёсс аз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ати генетик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Метаморф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Та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шин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Магматик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Гидротермал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Пегматит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137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Илм дар бораи 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онун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ои 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араёни моеъ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Гидравлика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Геоморфология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Физика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Механикаи грунт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Геохимия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138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Бо 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уваи вазнин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 канда шуда ба поён 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ғ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е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ида фаромадани масса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ои калони 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исм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ии 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абатнок ва бе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абат аз масси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он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Батолит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Термокарст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Гидролиз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Механикаи грунт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Яр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139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Ба 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одиса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яхбанд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-динамик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 чи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 дохил мешаванд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Диффузия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Пролювий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Бодхурдашав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идролаколит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о, яхпарда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о, термокарст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 ва солифлюкатсия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Делювий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140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Дар нати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аи як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оя амал кардани модда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о бо об, ки 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удошавии мода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ибтидои бо пайдо шудани пайвастаги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нав ба амал меояд чи номида мешавад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Термокарст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Оксидшав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Гидролаколит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Гидролиз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Солифлюкатсия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141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Озмоиши компрескунони бо кадом асбоб гузаронида мешавад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Одометр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Волтиметр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Амперметр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Криокамера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Магнитометр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142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82236">
        <w:rPr>
          <w:rFonts w:ascii="Times New Roman" w:hAnsi="Times New Roman"/>
          <w:bCs/>
          <w:sz w:val="28"/>
          <w:szCs w:val="28"/>
        </w:rPr>
        <w:t>Ҷ</w:t>
      </w:r>
      <w:r w:rsidRPr="00C82236">
        <w:rPr>
          <w:rFonts w:ascii="Times New Roman Tj" w:hAnsi="Times New Roman Tj"/>
          <w:bCs/>
          <w:sz w:val="28"/>
          <w:szCs w:val="28"/>
        </w:rPr>
        <w:t>инс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ои к</w:t>
      </w:r>
      <w:r w:rsidRPr="00C82236">
        <w:rPr>
          <w:rFonts w:ascii="Times New Roman" w:hAnsi="Times New Roman"/>
          <w:bCs/>
          <w:sz w:val="28"/>
          <w:szCs w:val="28"/>
        </w:rPr>
        <w:t>ӯҳ</w:t>
      </w:r>
      <w:r w:rsidRPr="00C82236">
        <w:rPr>
          <w:rFonts w:ascii="Times New Roman Tj" w:hAnsi="Times New Roman Tj"/>
          <w:bCs/>
          <w:sz w:val="28"/>
          <w:szCs w:val="28"/>
        </w:rPr>
        <w:t xml:space="preserve">ие, ки 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арорати манф</w:t>
      </w:r>
      <w:r w:rsidRPr="00C82236">
        <w:rPr>
          <w:rFonts w:ascii="Times New Roman" w:hAnsi="Times New Roman"/>
          <w:bCs/>
          <w:sz w:val="28"/>
          <w:szCs w:val="28"/>
        </w:rPr>
        <w:t>ӣ</w:t>
      </w:r>
      <w:r w:rsidRPr="00C82236">
        <w:rPr>
          <w:rFonts w:ascii="Times New Roman Tj" w:hAnsi="Times New Roman Tj"/>
          <w:bCs/>
          <w:sz w:val="28"/>
          <w:szCs w:val="28"/>
        </w:rPr>
        <w:t xml:space="preserve"> ва ба сифр баробарро доро буда дар он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 xml:space="preserve">о 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 xml:space="preserve">атто як </w:t>
      </w:r>
      <w:r w:rsidRPr="00C82236">
        <w:rPr>
          <w:rFonts w:ascii="Times New Roman" w:hAnsi="Times New Roman"/>
          <w:bCs/>
          <w:sz w:val="28"/>
          <w:szCs w:val="28"/>
        </w:rPr>
        <w:t>қ</w:t>
      </w:r>
      <w:r w:rsidRPr="00C82236">
        <w:rPr>
          <w:rFonts w:ascii="Times New Roman Tj" w:hAnsi="Times New Roman Tj"/>
          <w:bCs/>
          <w:sz w:val="28"/>
          <w:szCs w:val="28"/>
        </w:rPr>
        <w:t>исми намнокии ковоки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 ба ях мубадал гардида зара</w:t>
      </w:r>
      <w:r w:rsidRPr="00C82236">
        <w:rPr>
          <w:rFonts w:ascii="Times New Roman" w:hAnsi="Times New Roman"/>
          <w:bCs/>
          <w:sz w:val="28"/>
          <w:szCs w:val="28"/>
        </w:rPr>
        <w:t>ҳ</w:t>
      </w:r>
      <w:r w:rsidRPr="00C82236">
        <w:rPr>
          <w:rFonts w:ascii="Times New Roman Tj" w:hAnsi="Times New Roman Tj"/>
          <w:bCs/>
          <w:sz w:val="28"/>
          <w:szCs w:val="28"/>
        </w:rPr>
        <w:t>ои минералиро сементатсия кардаанд чи номида мешавад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Такшон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Яхбаста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Магматик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Метаморф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Гранит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143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Ма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м</w:t>
      </w:r>
      <w:r w:rsidRPr="00C82236">
        <w:rPr>
          <w:rFonts w:ascii="Times New Roman" w:hAnsi="Times New Roman"/>
          <w:sz w:val="28"/>
          <w:szCs w:val="28"/>
        </w:rPr>
        <w:t>ӯ</w:t>
      </w:r>
      <w:r w:rsidRPr="00C82236">
        <w:rPr>
          <w:rFonts w:ascii="Times New Roman Tj" w:hAnsi="Times New Roman Tj"/>
          <w:sz w:val="28"/>
          <w:szCs w:val="28"/>
        </w:rPr>
        <w:t>и аломат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шарт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ва тавсе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от, ки ба шароит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дар харита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андис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-геолог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ва геолог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мав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удбударо инъикос мекунанд ин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Индекси харита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Ранги нишонди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андаи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к</w:t>
      </w:r>
      <w:r w:rsidRPr="00C82236">
        <w:rPr>
          <w:rFonts w:ascii="Times New Roman" w:hAnsi="Times New Roman"/>
          <w:sz w:val="28"/>
          <w:szCs w:val="28"/>
          <w:lang w:eastAsia="ru-RU"/>
        </w:rPr>
        <w:t>ӯҳӣ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Масштаби харита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му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андис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>-геолог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Аломат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шартии харита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  <w:shd w:val="clear" w:color="auto" w:fill="F5F5FF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дар он нишонди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анда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bCs/>
          <w:sz w:val="28"/>
          <w:szCs w:val="28"/>
        </w:rPr>
        <w:t>144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Раванди табдилёбии такшони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нарм ба сахт</w:t>
      </w:r>
      <w:r w:rsidRPr="00C82236">
        <w:rPr>
          <w:rFonts w:ascii="Times New Roman Tj" w:hAnsi="Times New Roman Tj"/>
          <w:bCs/>
          <w:sz w:val="28"/>
          <w:szCs w:val="28"/>
        </w:rPr>
        <w:t xml:space="preserve"> чи номида мешавад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Литификатсия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Диагенез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bCs/>
          <w:sz w:val="28"/>
          <w:szCs w:val="28"/>
        </w:rPr>
        <w:t>Магматизм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  <w:shd w:val="clear" w:color="auto" w:fill="FFFFFF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Метаморфизм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Вулканизм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318" w:lineRule="atLeast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bCs/>
          <w:sz w:val="28"/>
          <w:szCs w:val="28"/>
        </w:rPr>
        <w:t>145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318" w:lineRule="atLeast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bCs/>
          <w:sz w:val="28"/>
          <w:szCs w:val="28"/>
        </w:rPr>
        <w:t>Гидравлика чист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A25CE4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Илм дар бораи модда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Илм дар бораи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онун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ои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араёни моеъ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Илм дар бораи минерал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Механикаи грунт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Илм дар бораи пайвастаги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минерал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146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Ярч чист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Обшавии тарма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Бухоршавии об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Намнокшавии мода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ои аз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ати химияв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фаъол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Сементатсияи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ии такшон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318" w:lineRule="atLeast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Бо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уваи вазнин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канда шуда ба поён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ғ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е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ида фаромадани масса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ои калони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исм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ии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абатнок ва бе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абат аз масси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147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Солифлюкатсия чист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Обшавии тарма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Бухоршавии об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Намнокшавии мода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ои аз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ати химияв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фаъол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иста ба поён шоридани хок ва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ии ковок дар нати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аи об шудани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олати яхии 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 ё серобшавии 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Бо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уваи вазнин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канда шуда ба поён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ғ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е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ида фаромадани масса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ои калони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исм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ии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абатнок ва бе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абат аз масси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148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Суфозия чист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Обшавии тарма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Бухоршавии об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Намнокшавии мода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ои аз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ати химияв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фаъол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иста ба поён шоридани хок ва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ии ковок дар нати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аи об шудани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олати яхии 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 ё серобшавии 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Шуста бурда шудани зара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ои гардмонанди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ии ковок ба воситаи об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зеризамин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ки ба фурунишинии таба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болои оварда мерасонад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149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Вайроншавии пликатив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чист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Обшавии тарма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Бухоршавии об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Намнокшавии мода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ои аз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ати химияв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фаъол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иста ба поён шоридани хок ва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ии ковок дар нати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аи об шудани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олати яхии 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 ё серобшавии 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Вайроншавии авалаи хобиши 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ие, ки ба ка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шавии 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абат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ои 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ии дорои масштаб ва шакл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гуногундошта (бе шиканиши он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оварда мерасонад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150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Термокарст гуфта чиро меноманд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?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Об шудани ях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зеризамин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, ки ба фуруравии сат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 замин оварда мерасонад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$B)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Бухоршавии об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$C)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Намнокшавии мода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ои аз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ати химияв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ӣ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 фаъол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$D) 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иста ба поён шоридани хок ва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ии ковок дар нати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аи об шудани 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олати яхии 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 ё серобшавии он</w:t>
      </w:r>
      <w:r w:rsidRPr="00C82236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sz w:val="28"/>
          <w:szCs w:val="28"/>
          <w:shd w:val="clear" w:color="auto" w:fill="FFFFFF"/>
        </w:rPr>
        <w:t xml:space="preserve">$E)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Вайроншавии авалаи хобиши 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ие, ки ба ка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шавии 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қ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абат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ои 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ҷ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инс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к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ӯҳ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ии дорои масштаб ва шакл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ои гуногундошта (бе шиканиши он</w:t>
      </w:r>
      <w:r w:rsidRPr="00C82236">
        <w:rPr>
          <w:rStyle w:val="apple-style-span"/>
          <w:rFonts w:ascii="Times New Roman" w:hAnsi="Times New Roman"/>
          <w:bCs/>
          <w:sz w:val="28"/>
          <w:szCs w:val="28"/>
          <w:shd w:val="clear" w:color="auto" w:fill="FFFFFF"/>
        </w:rPr>
        <w:t>ҳ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 xml:space="preserve">) </w:t>
      </w:r>
      <w:r w:rsidRPr="00C82236"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оварда мерасонад</w:t>
      </w:r>
      <w:r>
        <w:rPr>
          <w:rStyle w:val="apple-style-span"/>
          <w:rFonts w:ascii="Times New Roman Tj" w:hAnsi="Times New Roman Tj"/>
          <w:bCs/>
          <w:sz w:val="28"/>
          <w:szCs w:val="28"/>
          <w:shd w:val="clear" w:color="auto" w:fill="FFFFFF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151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Фанни геологияи 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андиси чиро меомузад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Сохт ва таркиби намакхоро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Сохт ва таркиби хокхои гуру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 гилиро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Омил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ое, ки ба сохтумон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андиси таъсири бад расонида метавонанд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Тан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пиря</w:t>
      </w:r>
      <w:r w:rsidRPr="00C82236">
        <w:rPr>
          <w:rFonts w:ascii="Times New Roman" w:hAnsi="Times New Roman"/>
          <w:sz w:val="28"/>
          <w:szCs w:val="28"/>
        </w:rPr>
        <w:t>ҳҳ</w:t>
      </w:r>
      <w:r w:rsidRPr="00C82236">
        <w:rPr>
          <w:rFonts w:ascii="Times New Roman Tj" w:hAnsi="Times New Roman Tj"/>
          <w:sz w:val="28"/>
          <w:szCs w:val="28"/>
        </w:rPr>
        <w:t>оро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авзу дарё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оро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152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Вазифа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андиси-геологии ба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оди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ии геоморфологиро нишон дихед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Муайян намудани равандхое геологие, ки ба рафти сохтумон таъсири манфи расонида метавонанд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Муайян намудани чои сохтани иншоот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Омухтани обхоим зеризамини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Сохтани кубурхои обгузар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Гузаронидани корхои чустучуии канданихои фоиданок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153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Дар зери маф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уми грунт ва ё грунт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сохтумони чиро мефа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мем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 xml:space="preserve">Танхо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магматекиро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Тан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гил ва регро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Тан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та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шиншударо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Тан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та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шиншудаи кул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оро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амаи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иро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154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 xml:space="preserve">Таркиб ва хусусияти текстураи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</w:t>
      </w:r>
      <w:r w:rsidRPr="00C82236">
        <w:rPr>
          <w:rFonts w:ascii="Times New Roman Tj" w:hAnsi="Times New Roman Tj"/>
          <w:sz w:val="28"/>
          <w:szCs w:val="28"/>
        </w:rPr>
        <w:t>и кай ташаккул меёбанд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 xml:space="preserve">Дар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араёни пайдошави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Баъд аз пайдошави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Баъд аз вайроншави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ангоми обгузарони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Баъд аз бодхур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155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Фанни геоморфология чиро меомузад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Захира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обиро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Хусусият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физикию-механики ва химиявии хок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оро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Пиря</w:t>
      </w:r>
      <w:r w:rsidRPr="00C82236">
        <w:rPr>
          <w:rFonts w:ascii="Times New Roman" w:hAnsi="Times New Roman"/>
          <w:sz w:val="28"/>
          <w:szCs w:val="28"/>
        </w:rPr>
        <w:t>ҳҳ</w:t>
      </w:r>
      <w:r w:rsidRPr="00C82236">
        <w:rPr>
          <w:rFonts w:ascii="Times New Roman Tj" w:hAnsi="Times New Roman Tj"/>
          <w:sz w:val="28"/>
          <w:szCs w:val="28"/>
        </w:rPr>
        <w:t>оро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Набототу растани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оро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экзогени геологи ва пайдоиши релефро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156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Оё чунин 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геологи ба монанди: ярч, карст, суффозия дар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удуди То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икистон вомехуранд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Не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а, тан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ярч вомехурад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а, тан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ярч ва суффозия вомехуранд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а, тан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карст вомехурад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аммаи 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номбаршуда вомехуранд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157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Оё барои баходихии мухандиси геологи, омухтани таркишнокии чинсхои кухи зарур аст ё не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Не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а, тан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дар гуру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сахт ва нимсахт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а, тан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дар гуру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ии сахт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а, тан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тан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дар гуру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нимсахт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а, тан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дар гуру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басташуда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158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Нишондоди асоси, хангоми баходихии мухандиси-геологии чинсхои реги чист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Фишурдашави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Намноки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Зичи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Ковоки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Бузургии обгузарони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159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Нишондоди асоси, хангоми баходихии мухандиси-геологии чинсхои магматеки чист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Намноки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Зичи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Фишурдашави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Ковоки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Бузургии обгузарони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160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Хачми ковоки дар хокхо бо чи хисоб карда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Фоизноки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Килограмм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Грамм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Сантиметр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Литр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161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Минералхои асосии таркибдихандаи чинсхои магматики кадомхоянд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Гранат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эпидот, шпат, топаз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Шпати са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рои, кварс, пироксен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слюд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Магнетит, гематит, пирит, кварс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Турмалин, сфен, магнезит, гематит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Калсит, галит, ангидрит, амфибол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162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Минерал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асосии таркибди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андаи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та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шиншаванда кадом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оянд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Грана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эпидот, шпат, топаз, пироксен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слюда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монтмориллонит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Пироксен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слюда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монтмориллонит, каолинит, гипс, эпидот, шпат, топаз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Кварс, слюда, калсит, доломит, гидрослюдахо, монтмориллонит, каолинит, гипс, галит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Магнетит, гематит, пирит, доломит, гидрослюда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монтмориллонит, каолинит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Турмалин, сфен, магнезит, гематит, пирит, доломит, гидрослюда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монтмориллонит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163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Минералхои асосии таркибдихандаи чинсхои метаморфики кадомхоянд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Гранатхо, эпидот, шпат, топаз, кварс, слюда, калсит, доломит, гидрослюдахо, монтмориллонит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Кварс, шпати сахрои, слюдахо, калсит, доломит, гидрослюдахо, монтмориллонит, каолинит, галит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Пироксенхо, слюдхо, турмалин, сфен, магнезит, гематит, пирит, доломит, гидрослюдахо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Кварс, шпати сахрои, пироксенхо, амфиболитхо, оливин, гранат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воллостонит, эпидот, калсит, хлорит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Магнетит, гематит, пирит, эпидот, шпат, топаз, пироксен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слюда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монтмориллонит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164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Минерал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гилнок ба кадом гур</w:t>
      </w:r>
      <w:r w:rsidRPr="00C82236">
        <w:rPr>
          <w:rFonts w:ascii="Times New Roman" w:hAnsi="Times New Roman"/>
          <w:sz w:val="28"/>
          <w:szCs w:val="28"/>
        </w:rPr>
        <w:t>ӯҳ</w:t>
      </w:r>
      <w:r w:rsidRPr="00C82236">
        <w:rPr>
          <w:rFonts w:ascii="Times New Roman Tj" w:hAnsi="Times New Roman Tj"/>
          <w:sz w:val="28"/>
          <w:szCs w:val="28"/>
        </w:rPr>
        <w:t xml:space="preserve"> дохил мешаванд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Ба гуру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 хок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набасташудаи хурддона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Ба гуру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сементшуда, ки пан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араи кристалии муста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кам доранд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Ба гуру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 силикат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кабатии тасмадор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Ба гуру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 хок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яхбасташуда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Ба гуру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аллювиали ва пролювиали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165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Минералхои гилнок аз кадом гуруххо иборат мебошанд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Сулфат, гидрослюда, каолинит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Каолинит, монтмориллонит, гидрослюда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Карбонат, гидрослюда, монтмориллонит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Гидрослюда, сулфат, аолинит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Монтмориллонита, карбонат, сулфат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166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Пайвастагии сохтори грунтхо кадомхоянд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Пайвастагии биологи, пайвастагии химияви, пайвастагии генетики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Пайвастагии нитрони, павастагии магнетики, пайвастагии биологи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Пайвастагии химияви, пайвастагии молекуляри, пайвастагии магнетики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Пайвастагии генетики, пайвастагии молекуляри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Пайвастагии иклими, пайвастагии молекуляри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167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Таснифи гранулометрии хокхоро аз руи В. В. Охотин муайян намоед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 xml:space="preserve">Гил, гилхок, гилхоки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ангмонанд, регхок, регхоки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ангмонанд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 xml:space="preserve">Гилхок, гилхоки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ангмонанд, регхок, регхоки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ангмонанд, рег, реги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ангмонанд,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игил, гил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 xml:space="preserve">Регхок, регхоки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ангмонанд, рег, реги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ангмонанд,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игил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 xml:space="preserve">Гил, гилхок, гилхоки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ангмонанд, регхок, регхоки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ангмонанд, рег, реги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ангмонанд,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игил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 xml:space="preserve">Гил, гилхок, гилхоки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ангмонанд, регхоки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ангмонанд, рег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168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 xml:space="preserve">Таркишнокии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иро аз р</w:t>
      </w:r>
      <w:r w:rsidRPr="00C82236">
        <w:rPr>
          <w:rFonts w:ascii="Times New Roman" w:hAnsi="Times New Roman"/>
          <w:sz w:val="28"/>
          <w:szCs w:val="28"/>
        </w:rPr>
        <w:t>ӯ</w:t>
      </w:r>
      <w:r w:rsidRPr="00C82236">
        <w:rPr>
          <w:rFonts w:ascii="Times New Roman Tj" w:hAnsi="Times New Roman Tj"/>
          <w:sz w:val="28"/>
          <w:szCs w:val="28"/>
        </w:rPr>
        <w:t>и таснифи Л. И. Нейштад муайян намоед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ишнокии суст,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ишнокии миёна,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ишнокии зиёд,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ишнокии бисёр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ишнокии зиёд,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 xml:space="preserve">ишнокии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ад зиёд,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 xml:space="preserve">ишнокии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ад бисёр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ишнокии суст,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ишнокии миёна,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ишнокии зиёд,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ишнокии бисёр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ишнокии зиёд,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 xml:space="preserve">ишнокии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ад зиёд,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 xml:space="preserve">ишнокии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адди имкон зиёд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ишнокии суст,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ишнокии миёна,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ишнокии зиёд,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ишнокии бисёр,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 xml:space="preserve">ишнокии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ад бисёр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169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Хосияти физики-механикии хок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 дар зери таъсири кадом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увва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дигаргун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 xml:space="preserve">Сарбории беруна (таъсири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увваи берун</w:t>
      </w:r>
      <w:r>
        <w:rPr>
          <w:rFonts w:ascii="Times New Roman Tj" w:hAnsi="Times New Roman Tj"/>
          <w:sz w:val="28"/>
          <w:szCs w:val="28"/>
        </w:rPr>
        <w:t>);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Сарбории дохила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Буриши хок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Яхкунонии хок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Пармакунии хок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170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Дар хок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сафед (лёс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82236">
        <w:rPr>
          <w:rFonts w:ascii="Times New Roman Tj" w:hAnsi="Times New Roman Tj"/>
          <w:sz w:val="28"/>
          <w:szCs w:val="28"/>
        </w:rPr>
        <w:t>ва хок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сафедмонанд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ангоми бо об тар кардани 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 ва расондани фишори муайян камшавии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ми 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 дида мешавад. Ин гуна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араён чи ном дорад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Та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шиншави (просадк</w:t>
      </w:r>
      <w:r>
        <w:rPr>
          <w:rFonts w:ascii="Times New Roman Tj" w:hAnsi="Times New Roman Tj"/>
          <w:sz w:val="28"/>
          <w:szCs w:val="28"/>
        </w:rPr>
        <w:t>);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Васеъшави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Хурдшави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Кристализатсияшави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Омехташави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171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Хангоми таъсири сарбори (куввахои берун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82236">
        <w:rPr>
          <w:rFonts w:ascii="Times New Roman Tj" w:hAnsi="Times New Roman Tj"/>
          <w:sz w:val="28"/>
          <w:szCs w:val="28"/>
        </w:rPr>
        <w:t>ба хок, дигаргуншави (деформатсия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82236">
        <w:rPr>
          <w:rFonts w:ascii="Times New Roman Tj" w:hAnsi="Times New Roman Tj"/>
          <w:sz w:val="28"/>
          <w:szCs w:val="28"/>
        </w:rPr>
        <w:t>ба вучуд меояд. Ин дигаргуншави аз чи вобастаги дорад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Аз боришоти зиёд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 xml:space="preserve">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арорати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аво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 xml:space="preserve">Аз вакт ва таъсири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араёни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увваи сарбори (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увва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берун</w:t>
      </w:r>
      <w:r>
        <w:rPr>
          <w:rFonts w:ascii="Times New Roman Tj" w:hAnsi="Times New Roman Tj"/>
          <w:sz w:val="28"/>
          <w:szCs w:val="28"/>
        </w:rPr>
        <w:t>);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Аз 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ити зисти одамон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Аз ва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ти обшавии барф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172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Муста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камии хок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аксаран бо ро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 зеркунии онхо дар шароити озоди васеъшавии па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луи муайян карда мешавад. Чунин та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рибагузарониро чи меноманд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Фишурдакунии сетира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Фишурдакунии дутира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Фишурдакунии чортира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Фишурдакунии яктира (одноосное сжатие</w:t>
      </w:r>
      <w:r>
        <w:rPr>
          <w:rFonts w:ascii="Times New Roman Tj" w:hAnsi="Times New Roman Tj"/>
          <w:sz w:val="28"/>
          <w:szCs w:val="28"/>
        </w:rPr>
        <w:t>);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Фишурдакунии шаштира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173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Ба минерал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диамагнити (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айримагнитики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82236">
        <w:rPr>
          <w:rFonts w:ascii="Times New Roman Tj" w:hAnsi="Times New Roman Tj"/>
          <w:sz w:val="28"/>
          <w:szCs w:val="28"/>
        </w:rPr>
        <w:t>кадом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дохил мешаванд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Охан, пирротин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Эпидот, шпинель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Пирит, рутил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Магнетит, титаномагнетит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Сера, графит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174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Ба гуру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 минерал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феромагнитии хусуси кадом минерал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дохил мешаванд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О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ани табии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Мисс, синк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Ну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ра, тилло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Сера, графит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Пирит, рутил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175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 xml:space="preserve">Дар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араёни калмататсияи хок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обилияти обгузаронии хок чи гунна дигаргун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обилияти обгузаронии хок пас аз калмататсия кам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обилияти обгузаронии хок зиёд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обилияти обгузаронии хок тезонда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обилияти обгузарони хок дигаргун намешавад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обилияти обгузаронии хок барзиёд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176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Барои пайдошавии ярч се омили асоси сабабгор мешавад, сабаби якуми онро 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ое, ки сохти минерал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оро ва баландии нишебиро дигаргун мекунанд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ое, ки шакли беруна ва баландии нишебиро дигаргун мекунанд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ое, ки ре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оришавии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атмосфериро дар нишеби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дигаргун мекунанд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ое, ки ре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зеризаминиро дар нишеби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дигаргун мекунанд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ое, сохти минерал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гилиро дигаргун мекунанд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177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Сабаби дуюми пайдошавии ярч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дар чист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 xml:space="preserve">Дигаргуншавии таркиби грануламетрии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 оварда мерасонанд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Сабаби асос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ин дигаргуншавии сохти пан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араи кристалии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 оварда мерасонанд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ое, ки ба дигаргуншавии сохти физико-механикии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 оварда мерасонанд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Намак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дар таркиби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зери замини мав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удбуда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аногоми боришоти зиёди атмосфер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178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Сабаб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сеюми ба амалоии ярчхоро нишон ди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Геологияи 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андиси чунин сабаб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оро намеом</w:t>
      </w:r>
      <w:r w:rsidRPr="00C82236">
        <w:rPr>
          <w:rFonts w:ascii="Times New Roman" w:hAnsi="Times New Roman"/>
          <w:sz w:val="28"/>
          <w:szCs w:val="28"/>
        </w:rPr>
        <w:t>ӯ</w:t>
      </w:r>
      <w:r w:rsidRPr="00C82236">
        <w:rPr>
          <w:rFonts w:ascii="Times New Roman Tj" w:hAnsi="Times New Roman Tj"/>
          <w:sz w:val="28"/>
          <w:szCs w:val="28"/>
        </w:rPr>
        <w:t>зад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Ре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оришавии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атмосфериро дар нишеби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дигаргун мекунанд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Сабаби асоси ин аз сат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 ба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р дар баланди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гуногун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арор доштани 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 ба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исоб мераванд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Просес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ое, ки ба нишеби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доманаку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бо фишори иловаги таъсир мекунанд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 xml:space="preserve">Дигаргуншавии таркиби грануламетрии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 дар 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зиёд аст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179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ое, ки шакли беруна ва баландии нишеби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ро дигаргун месозанд, 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Бадшудани 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физико-техникии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нишеби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исоби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араён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бодхури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Гузарондани кор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дарахтшинони ва богпарвари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Дигаргуншавии намуди наботот, ре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зеризамини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Боридани боришоти зиед, паст шудани сат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зеризамини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Дигаргуншавии базиси эрозия, кори вайронкунии мав</w:t>
      </w:r>
      <w:r w:rsidRPr="00C82236">
        <w:rPr>
          <w:rFonts w:ascii="Times New Roman" w:hAnsi="Times New Roman"/>
          <w:sz w:val="28"/>
          <w:szCs w:val="28"/>
        </w:rPr>
        <w:t>ҷҳ</w:t>
      </w:r>
      <w:r w:rsidRPr="00C82236">
        <w:rPr>
          <w:rFonts w:ascii="Times New Roman Tj" w:hAnsi="Times New Roman Tj"/>
          <w:sz w:val="28"/>
          <w:szCs w:val="28"/>
        </w:rPr>
        <w:t>о ва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равон; бурридани нишеби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барои кор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сохтумони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180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Яке аз сабаб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ое, ки ба дигаргуншавии сохт ва 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физикию-техникии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ии нишеби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оварда мерасонанд, 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Бадшудани 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физико-техникии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 xml:space="preserve">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исоби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араён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бодхури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Бадшудани 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физико-техникии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 xml:space="preserve">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исоби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араён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тектоники ва заминларза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Бадшудани 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физико-техникии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 xml:space="preserve">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исоби микроорганизм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дар дохили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 xml:space="preserve"> буда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Бадшудани 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физико-техникии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исоби таъсири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араён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вибратсиони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Бадшудани 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физико-техникии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исоби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араён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эндогени ва экзогени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181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ое, ки ба дигаргуншавии сохт ва 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физикию-техникии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ии нишеби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оварда мерасонанд, 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физико-техникии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 аз сабаби намнок шудани чинсхои кухи аз хисоби обхои партови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Бадшудани 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физико-техникии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 аз сабаби намнок шудани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 аз хисоби обхои зеризамини, атмосфери ва обхои партови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 xml:space="preserve">Аз сабаби намнок шудани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исоби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зеризамини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 xml:space="preserve">Намнокии зиёди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кухи аз хисоби обхои атмосфери ба чунин холат гирифтор шудаанд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аногми гузаронидани кор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мелиоративии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</w:t>
      </w:r>
      <w:r w:rsidRPr="00C82236">
        <w:rPr>
          <w:rFonts w:ascii="Times New Roman" w:hAnsi="Times New Roman"/>
          <w:sz w:val="28"/>
          <w:szCs w:val="28"/>
        </w:rPr>
        <w:t>ӯҳӣ</w:t>
      </w:r>
      <w:r w:rsidRPr="00C82236">
        <w:rPr>
          <w:rFonts w:ascii="Times New Roman Tj" w:hAnsi="Times New Roman Tj"/>
          <w:sz w:val="28"/>
          <w:szCs w:val="28"/>
        </w:rPr>
        <w:t xml:space="preserve"> ба назар расанда шудаанд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182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ое, ки ба дигаргуншавии сохт ва 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физикю-техникии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ии нишеби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оварда мерасонанд 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 xml:space="preserve">Таъсири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араён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вибратсиони ба асоси 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 ва таъсири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олат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техник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 xml:space="preserve">Аз сабаби намнок шудани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сахти 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 xml:space="preserve">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исоби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зеризамини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Бадшудани 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физико-техникии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 xml:space="preserve"> аз сабаби аз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ой ба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ои дигар ку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онидани 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зеризамини омили асосии таъсирасон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ба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исоб мераванд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ангоми гузаронидани кор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андис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-геолог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дар майдон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сохтмон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183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Просес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ое, ки ба дигаргуншавии сохт ва 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физико-техникии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ии нишеби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оварда мерасонанд 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 xml:space="preserve">Риоя накардани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оида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оддии санитарва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исоби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партови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Бадшудани 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физико-техникии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 xml:space="preserve">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исоби таъсири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араён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вибратсиони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амаи аломат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номбаршуда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Бадшудани хосият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физико-техникии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 xml:space="preserve"> аз сабаби шустабаровардани намак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хосияти ма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лулшаванда дошта, ки дар нати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аи ин ковоки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нав пайдо мешаванд (суффозия</w:t>
      </w:r>
      <w:r>
        <w:rPr>
          <w:rFonts w:ascii="Times New Roman Tj" w:hAnsi="Times New Roman Tj"/>
          <w:sz w:val="28"/>
          <w:szCs w:val="28"/>
        </w:rPr>
        <w:t>);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Раванд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фаъоли мисли эндогени ва экзогени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184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Просес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оеро, ки ба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инсхои 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ие, ки дар сохтори нишеби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иштирок мекунанд фишори зиёдати меоваранд 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ангоми давраи аввали ба ву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удоии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мазкур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Фишори гидродинамики, ки дар ва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 xml:space="preserve">ти ба тарафи боло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аракат кардани об пайдо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аракати на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 xml:space="preserve">лиёти вазнин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мазкурро водор месосад то ки ба дигаргуншавр</w:t>
      </w:r>
      <w:r w:rsidRPr="00C82236">
        <w:rPr>
          <w:rFonts w:ascii="Times New Roman" w:hAnsi="Times New Roman"/>
          <w:sz w:val="28"/>
          <w:szCs w:val="28"/>
        </w:rPr>
        <w:t>ӯ</w:t>
      </w:r>
      <w:r w:rsidRPr="00C82236">
        <w:rPr>
          <w:rFonts w:ascii="Times New Roman Tj" w:hAnsi="Times New Roman Tj"/>
          <w:sz w:val="28"/>
          <w:szCs w:val="28"/>
        </w:rPr>
        <w:t xml:space="preserve"> оранд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Фишори механикие, ки дар ва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ти гузарондани кор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иши ва гидровебратсиони пайдо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Фишори гидродинамики, ки дар ва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 xml:space="preserve">ти ба тарафи нишеби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аракат кардани об пайдо мешавад, зарбаи сейсмотектоники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185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Таркишхои болоии ярчро 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хати кандашави ва хати партоиш (сброс</w:t>
      </w:r>
      <w:r>
        <w:rPr>
          <w:rFonts w:ascii="Times New Roman Tj" w:hAnsi="Times New Roman Tj"/>
          <w:sz w:val="28"/>
          <w:szCs w:val="28"/>
        </w:rPr>
        <w:t>);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аракаткунанда ва генетик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Зеркунанда, лагжанда, хобиш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хати кандашави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то ба тири амудии ярч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расида омада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186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па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лугии ярчро 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Кандашави ва хати партоиш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 xml:space="preserve">ишхои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аракаткунанда, зеркунанда, ла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жанда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Хати кандашави, зеркунанда, хати партоиш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ангоми омил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вулконбаамало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 xml:space="preserve"> ба ву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уд омадаанд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хати кандашави ва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зеркунанда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187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маркази ва ё фишороварандаи ярчро 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 xml:space="preserve">Бо тирашон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аракаткунанда, зеркунанда, ла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жанда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хати кандашави ва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зеркунанда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гичимкунанда ва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ишхои кушода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Эрозион</w:t>
      </w:r>
      <w:r w:rsidRPr="00C82236">
        <w:rPr>
          <w:rFonts w:ascii="Times New Roman" w:hAnsi="Times New Roman"/>
          <w:sz w:val="28"/>
          <w:szCs w:val="28"/>
        </w:rPr>
        <w:t>ӣ</w:t>
      </w:r>
      <w:r w:rsidRPr="00C82236">
        <w:rPr>
          <w:rFonts w:ascii="Times New Roman Tj" w:hAnsi="Times New Roman Tj"/>
          <w:sz w:val="28"/>
          <w:szCs w:val="28"/>
        </w:rPr>
        <w:t>, суфозион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 xml:space="preserve">Аз самти боло ба самти поён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аракат мекунанд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188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Элемент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асосии сохти морфологии ярчро номбар кунед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Чу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 xml:space="preserve">урии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ойгиршавии, па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нои ва баландии ярч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Дарози, па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нои ва баландии ярч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Сат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амвории ла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жиш, дарози ва пахмии ярч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 xml:space="preserve">Сатхи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амвории ла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жиш, кафи (падоиш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82236">
        <w:rPr>
          <w:rFonts w:ascii="Times New Roman Tj" w:hAnsi="Times New Roman Tj"/>
          <w:sz w:val="28"/>
          <w:szCs w:val="28"/>
        </w:rPr>
        <w:t>ла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жиш, чу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урии ла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жиш, бадани ла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жи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Кафи ла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жиши ярч, баландии кандашави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189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Нишона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асосии ярчро 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Хушк шудани кулча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зиёд шудани наботот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паст шудани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зеризамини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Зиёд шудани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зеризамини, нашъу намо ёфтани дарахтон, пайдошавии кулча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Хушк шудани чашма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паст шудани нишебии 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, кам шудани намнокии хок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Пайдо шудани чашма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нав,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зиёд шудани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зеризамини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зина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(тар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партои</w:t>
      </w:r>
      <w:r>
        <w:rPr>
          <w:rFonts w:ascii="Times New Roman Tj" w:hAnsi="Times New Roman Tj"/>
          <w:sz w:val="28"/>
          <w:szCs w:val="28"/>
        </w:rPr>
        <w:t>)</w:t>
      </w:r>
      <w:r w:rsidRPr="00C82236">
        <w:rPr>
          <w:rFonts w:ascii="Times New Roman Tj" w:hAnsi="Times New Roman Tj"/>
          <w:sz w:val="28"/>
          <w:szCs w:val="28"/>
        </w:rPr>
        <w:t>, пайдошавии кулча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зиёд шудани намноки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190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Шарт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асосии пайдошавии ярчро 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Баланди ва шакли нишеби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дар доманаку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, сохти геологии нишеби, шароити гидрогеологии ма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ал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Зиёд шудани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зеризамини, дигаргуншавии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обилияти обгузаронии хок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Хушк шудани чашма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паст шудани нишебии 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, кам шудани намнокии хок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 xml:space="preserve">Дигаргуншавии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увва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магнетики ва электостатистикии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 xml:space="preserve">Дигаргуншавии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обилияти обгузаронии хок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о, дигаргун шавии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увва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магнетики ва электостатикии хок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191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Ярч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хосияти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оришавандадошта аз ярч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лойка чи фар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ият доранд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 xml:space="preserve">Дар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араёни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аракати ярчи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оришаванда ба монанди ярчи лойка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ита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зиёди растани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ою дарахтонро ба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аракат намеоварад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 xml:space="preserve">Дар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араёни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аракати ярчи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оришаванда нисбат ба ярчи лойка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ита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зиёди нишеби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бо растани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ою дарахтон ба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аракат медароянд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 xml:space="preserve">Дар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араёни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аракати ярчи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оришаванда сат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 болоии он бе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аракат мемонад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 xml:space="preserve">Дар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араёни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аракати ярчи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оришаванда сат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 поёнии он бе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аракат мемонад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 xml:space="preserve">Дар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араёни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аракати ярчи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оришаванда сат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 поени ва болоии он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амдигар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удо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аракат мекунанд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192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Аломат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морфологии берунаи ярч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оро 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Дарози, па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нои ва баландии ярч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Сохти гранулометри зарача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хок, дара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аи намакнокии нишеби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Шакл, хосияти болоии ярч, дара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 xml:space="preserve">аи намноки,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олати иншоот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 ва дарахтони дар болои ярч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ойгиршуда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Сат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амвории ла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жиш, дарози ва па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мии ярч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Сат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амвории ла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жиш, кафи (падошва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82236">
        <w:rPr>
          <w:rFonts w:ascii="Times New Roman Tj" w:hAnsi="Times New Roman Tj"/>
          <w:sz w:val="28"/>
          <w:szCs w:val="28"/>
        </w:rPr>
        <w:t>ла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жиш, чу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урии ла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жиш, бадани ла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жи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193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Сарчашма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ое, ки дар намноккунии ярч иштирок мекунанд 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пан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араи кристалии минерал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партови (техники</w:t>
      </w:r>
      <w:r>
        <w:rPr>
          <w:rFonts w:ascii="Times New Roman Tj" w:hAnsi="Times New Roman Tj"/>
          <w:sz w:val="28"/>
          <w:szCs w:val="28"/>
        </w:rPr>
        <w:t>);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партови (техники</w:t>
      </w:r>
      <w:r>
        <w:rPr>
          <w:rFonts w:ascii="Times New Roman Tj" w:hAnsi="Times New Roman Tj"/>
          <w:sz w:val="28"/>
          <w:szCs w:val="28"/>
        </w:rPr>
        <w:t>)</w:t>
      </w:r>
      <w:r w:rsidRPr="00C82236">
        <w:rPr>
          <w:rFonts w:ascii="Times New Roman Tj" w:hAnsi="Times New Roman Tj"/>
          <w:sz w:val="28"/>
          <w:szCs w:val="28"/>
        </w:rPr>
        <w:t>,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дарё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атмосфери,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пан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араи кристалии минерал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атмосфери,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зеризамини,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партови (техники</w:t>
      </w:r>
      <w:r>
        <w:rPr>
          <w:rFonts w:ascii="Times New Roman Tj" w:hAnsi="Times New Roman Tj"/>
          <w:sz w:val="28"/>
          <w:szCs w:val="28"/>
        </w:rPr>
        <w:t>);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зеризамини,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хавзу дарё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194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партовиро (техникиро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82236">
        <w:rPr>
          <w:rFonts w:ascii="Times New Roman Tj" w:hAnsi="Times New Roman Tj"/>
          <w:sz w:val="28"/>
          <w:szCs w:val="28"/>
        </w:rPr>
        <w:t>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умак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оби ва партов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атмосфер,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дарё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Обои атмосфери,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зеризамини,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замин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кишоварзи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атмосфери,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пан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араи кристалии минерал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замин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кишоварзи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зеризамини,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авзу дарё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канал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ирригатсиони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умак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оби ва партов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замин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кишоварзи,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канал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ирригатсиони ва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авз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сунъи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195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увва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табииеро, ки ярчро ба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аракат меоварант 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 xml:space="preserve">Вазни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 xml:space="preserve">, зиёд шудани вазни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 xml:space="preserve">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исоби намнокшави, фишори гидростатекии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ва ковоки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заминларза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 xml:space="preserve">Вазни хоси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>, боришоти атмосфери, фишори атмосфери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 xml:space="preserve">Зиёд шудани вазни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 xml:space="preserve">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исоби намнокшави, вазни хоси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>, бориш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атмосфери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араён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электростатики,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увваи магнетикии замин, боришоти атмосфери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 xml:space="preserve">Зиёд шудани вазни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 xml:space="preserve">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исоби намнокшави, фишори атмосфери,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увваи магнетикии замин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196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увва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сунъиро, ки ярчро ба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аракат меоварант 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Бориш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атмосфери, заминларза,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аракат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тектоник</w:t>
      </w:r>
      <w:r w:rsidRPr="00C82236">
        <w:rPr>
          <w:rFonts w:ascii="Times New Roman" w:hAnsi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Боркунии болои ярч, лапиш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вибратсиони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исоби кори перфоратор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о, ва дигар намуди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аракатди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анда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 xml:space="preserve">Зиёд шудани вазни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 xml:space="preserve">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исоби намнокшави, фишори гидростатекии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ишхо ва ковоки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заминларза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 xml:space="preserve">Зиёд шудани вазни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 xml:space="preserve">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исоби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барфу борон, фишори гидростатекии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тар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иш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ва ковоки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 xml:space="preserve">Зиёд шудани вазни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 xml:space="preserve"> аз 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исоби намнокшави, фишори атмосфери,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увваи магнетикии замин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197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Аз руи клафикатсияи Савренский та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симоти ярч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оро гузаронед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Ярч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ои: инсеквенти, консеквенти, асеквенти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Ярч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ои: консеквенти, асеквенти, инсеквенти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Ярч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ои: асеквенти, консеквенти, инсеквенти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Ярч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ои: инсеквенти, асеквенти, консеквенти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Ярч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ои: консеквенти, инсеквенти, асеквенти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198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Ду ро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 асосии мубориза бо ярч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оро аз руи ба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оди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ии Абрамов 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Муборизаи яква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та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Fайри фаъол, фаъол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Муборизаи барва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ти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 xml:space="preserve">Фаъол, </w:t>
      </w:r>
      <w:r w:rsidRPr="00C82236">
        <w:rPr>
          <w:rFonts w:ascii="Times New Roman" w:hAnsi="Times New Roman"/>
          <w:sz w:val="28"/>
          <w:szCs w:val="28"/>
        </w:rPr>
        <w:t>ғ</w:t>
      </w:r>
      <w:r w:rsidRPr="00C82236">
        <w:rPr>
          <w:rFonts w:ascii="Times New Roman Tj" w:hAnsi="Times New Roman Tj"/>
          <w:sz w:val="28"/>
          <w:szCs w:val="28"/>
        </w:rPr>
        <w:t>айри фаъол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Муборизаи сарива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ти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199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Ро</w:t>
      </w:r>
      <w:r w:rsidRPr="00C82236">
        <w:rPr>
          <w:rFonts w:ascii="Times New Roman" w:hAnsi="Times New Roman"/>
          <w:sz w:val="28"/>
          <w:szCs w:val="28"/>
        </w:rPr>
        <w:t>ҳҳ</w:t>
      </w:r>
      <w:r w:rsidRPr="00C82236">
        <w:rPr>
          <w:rFonts w:ascii="Times New Roman Tj" w:hAnsi="Times New Roman Tj"/>
          <w:sz w:val="28"/>
          <w:szCs w:val="28"/>
        </w:rPr>
        <w:t>ои муборизаи «Fайри фаъолро» бо ярч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Сохтани девор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сангини ярчдоранда, сохтани долон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(галерея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82236">
        <w:rPr>
          <w:rFonts w:ascii="Times New Roman Tj" w:hAnsi="Times New Roman Tj"/>
          <w:sz w:val="28"/>
          <w:szCs w:val="28"/>
        </w:rPr>
        <w:t>ва ё на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сохтани пешайвон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Шинондани дарахтон,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атмосфериро ба тарафи бехавф равона кардан, аз фишори зиёдатии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 xml:space="preserve"> бо ро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 зинасози озод кардани болои ярч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 xml:space="preserve">Тоза кардани </w:t>
      </w:r>
      <w:r w:rsidRPr="00C82236">
        <w:rPr>
          <w:rFonts w:ascii="Times New Roman" w:hAnsi="Times New Roman"/>
          <w:sz w:val="28"/>
          <w:szCs w:val="28"/>
        </w:rPr>
        <w:t>қ</w:t>
      </w:r>
      <w:r w:rsidRPr="00C82236">
        <w:rPr>
          <w:rFonts w:ascii="Times New Roman Tj" w:hAnsi="Times New Roman Tj"/>
          <w:sz w:val="28"/>
          <w:szCs w:val="28"/>
        </w:rPr>
        <w:t>исми болоии ярч аз хок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зиёдати сохтани контрофорс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Аз санг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калон, сохтани девор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сохтани галерея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Манъ кардани сотумон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дар нишеби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манъ кардани буридани дарахтон, манъ кардани обёрии доманаку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</w:rPr>
        <w:t>200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82236">
        <w:rPr>
          <w:rFonts w:ascii="Times New Roman Tj" w:hAnsi="Times New Roman Tj"/>
          <w:sz w:val="28"/>
          <w:szCs w:val="28"/>
        </w:rPr>
        <w:t>Ро</w:t>
      </w:r>
      <w:r w:rsidRPr="00C82236">
        <w:rPr>
          <w:rFonts w:ascii="Times New Roman" w:hAnsi="Times New Roman"/>
          <w:sz w:val="28"/>
          <w:szCs w:val="28"/>
        </w:rPr>
        <w:t>ҳҳ</w:t>
      </w:r>
      <w:r w:rsidRPr="00C82236">
        <w:rPr>
          <w:rFonts w:ascii="Times New Roman Tj" w:hAnsi="Times New Roman Tj"/>
          <w:sz w:val="28"/>
          <w:szCs w:val="28"/>
        </w:rPr>
        <w:t>ои муборизаи «Фаъолро» бо ярч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номбар кунд</w:t>
      </w:r>
      <w:r>
        <w:rPr>
          <w:rFonts w:ascii="Times New Roman Tj" w:hAnsi="Times New Roman Tj"/>
          <w:sz w:val="28"/>
          <w:szCs w:val="28"/>
        </w:rPr>
        <w:t>?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</w:rPr>
        <w:t>Шинондани дарахтон,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 xml:space="preserve">ои атмосфериро ба тарафи бехавф бурдан, аз фишори зиёдатии 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инс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ку</w:t>
      </w:r>
      <w:r w:rsidRPr="00C82236">
        <w:rPr>
          <w:rFonts w:ascii="Times New Roman" w:hAnsi="Times New Roman"/>
          <w:sz w:val="28"/>
          <w:szCs w:val="28"/>
        </w:rPr>
        <w:t>ҳӣ</w:t>
      </w:r>
      <w:r w:rsidRPr="00C82236">
        <w:rPr>
          <w:rFonts w:ascii="Times New Roman Tj" w:hAnsi="Times New Roman Tj"/>
          <w:sz w:val="28"/>
          <w:szCs w:val="28"/>
        </w:rPr>
        <w:t xml:space="preserve"> бо ро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и зинасози озод кардани болои ярч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</w:rPr>
        <w:t>Манъ кардани сотумон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 дар нишеби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о, манъ кардани буридани дарахтон, манъ кардани обёрии доманаку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82236">
        <w:rPr>
          <w:rFonts w:ascii="Times New Roman Tj" w:hAnsi="Times New Roman Tj"/>
          <w:sz w:val="28"/>
          <w:szCs w:val="28"/>
        </w:rPr>
        <w:t>И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озат надодан барои гузаронидани кор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сохтумони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</w:rPr>
        <w:t>И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озат надодани партофтани об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ои партови ва кишоварзи ба болои ярч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82236">
        <w:rPr>
          <w:rFonts w:ascii="Times New Roman Tj" w:hAnsi="Times New Roman Tj"/>
          <w:sz w:val="28"/>
          <w:szCs w:val="28"/>
        </w:rPr>
        <w:t>Манъ кардани сохтани ро</w:t>
      </w:r>
      <w:r w:rsidRPr="00C82236">
        <w:rPr>
          <w:rFonts w:ascii="Times New Roman" w:hAnsi="Times New Roman"/>
          <w:sz w:val="28"/>
          <w:szCs w:val="28"/>
        </w:rPr>
        <w:t>ҳҳ</w:t>
      </w:r>
      <w:r w:rsidRPr="00C82236">
        <w:rPr>
          <w:rFonts w:ascii="Times New Roman Tj" w:hAnsi="Times New Roman Tj"/>
          <w:sz w:val="28"/>
          <w:szCs w:val="28"/>
        </w:rPr>
        <w:t>о дар нишеби</w:t>
      </w:r>
      <w:r w:rsidRPr="00C82236">
        <w:rPr>
          <w:rFonts w:ascii="Times New Roman" w:hAnsi="Times New Roman"/>
          <w:sz w:val="28"/>
          <w:szCs w:val="28"/>
        </w:rPr>
        <w:t>ҳ</w:t>
      </w:r>
      <w:r w:rsidRPr="00C82236">
        <w:rPr>
          <w:rFonts w:ascii="Times New Roman Tj" w:hAnsi="Times New Roman Tj"/>
          <w:sz w:val="28"/>
          <w:szCs w:val="28"/>
        </w:rPr>
        <w:t>ое, ки дар он</w:t>
      </w:r>
      <w:r w:rsidRPr="00C82236">
        <w:rPr>
          <w:rFonts w:ascii="Times New Roman" w:hAnsi="Times New Roman"/>
          <w:sz w:val="28"/>
          <w:szCs w:val="28"/>
        </w:rPr>
        <w:t>ҷ</w:t>
      </w:r>
      <w:r w:rsidRPr="00C82236">
        <w:rPr>
          <w:rFonts w:ascii="Times New Roman Tj" w:hAnsi="Times New Roman Tj"/>
          <w:sz w:val="28"/>
          <w:szCs w:val="28"/>
        </w:rPr>
        <w:t>о ярч пайдошудааст</w:t>
      </w:r>
      <w:r>
        <w:rPr>
          <w:rFonts w:ascii="Times New Roman Tj" w:hAnsi="Times New Roman Tj"/>
          <w:sz w:val="28"/>
          <w:szCs w:val="28"/>
        </w:rPr>
        <w:t>;</w:t>
      </w:r>
    </w:p>
    <w:p w:rsidR="00A25CE4" w:rsidRPr="00C82236" w:rsidRDefault="00A25CE4" w:rsidP="005A3A85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201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>Грунт ин?</w:t>
      </w:r>
    </w:p>
    <w:p w:rsidR="00A25CE4" w:rsidRDefault="00A25CE4" w:rsidP="005A3A85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абати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осилхези заминро хок меноманд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Дар зери маф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уми хок,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амаи он бо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имонда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сохтмонии дар нати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аи кор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сохтмони бо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 мондаанд, дар назар дошта мешавад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Аз назари Кант Лаплас, хок ин муъ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изаи табиат ба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исоб меравад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 тавозуни бр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имонда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нафтист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Зарра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калони флуоиди ки дорои таркиби якхелаанд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202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Кучонидан, та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шиннамо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ва </w:t>
      </w:r>
      <w:r w:rsidRPr="00C82236">
        <w:rPr>
          <w:rFonts w:ascii="Times New Roman" w:hAnsi="Times New Roman"/>
          <w:sz w:val="28"/>
          <w:szCs w:val="28"/>
          <w:lang w:eastAsia="ru-RU"/>
        </w:rPr>
        <w:t>ғ</w:t>
      </w:r>
      <w:r w:rsidRPr="00C82236">
        <w:rPr>
          <w:rFonts w:ascii="Times New Roman Tj" w:hAnsi="Times New Roman Tj"/>
          <w:sz w:val="28"/>
          <w:szCs w:val="28"/>
          <w:lang w:eastAsia="ru-RU"/>
        </w:rPr>
        <w:t>уншавии аввалиндара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аро ч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менрманд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Генезисом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Литогенезом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Седиментогенезом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Катагенезом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Эпигенезом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203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Азнавбаву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удоии та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шони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ои авваларо ба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та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шон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ин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Хркбаамало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Дигаргуншавии сохтори хок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Генезисом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Фотосинтез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Гипергенез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204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Та</w:t>
      </w:r>
      <w:r w:rsidRPr="00C82236">
        <w:rPr>
          <w:rFonts w:ascii="Times New Roman" w:hAnsi="Times New Roman"/>
          <w:sz w:val="28"/>
          <w:szCs w:val="28"/>
          <w:lang w:eastAsia="ru-RU"/>
        </w:rPr>
        <w:t>ғ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риёбии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о зери таъсири фишор,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арорати баланд ва тахсири ма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лул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химиявиро чи меноманд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Кристализатсия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Меандра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Сталактит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Катагенезом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Шушабаамало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B3BD2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205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4B3BD2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Ба ву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удоии ма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сулоти та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шони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ои оянда аз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исоби вайроншавии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модар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дар нати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аи раванд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бодхурдашавиро чин меноманд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4B3BD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Сангмубадалшав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B3BD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Генезисом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B3BD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та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шон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B3BD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Эпигенезом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B3BD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Тектонизм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206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Ба амалоии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о ва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амаи раванд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ое, ки он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оро ба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олати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озираашог мубадал кардаанд, чи номида мешаванд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Литогенезом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Магма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Бухоршав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Варамкунии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Гипергенезом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207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Фурунишин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гуфта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ангоми зичкунба воситаи асбоб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зичкунанда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ангоми таъсири фишор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динамик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ангоми намнокии зиёди табии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Камшавии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ми хок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ангоми хушкшав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Дарнати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аи бе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окунии хок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асос та</w:t>
      </w:r>
      <w:r w:rsidRPr="00C82236">
        <w:rPr>
          <w:rFonts w:ascii="Times New Roman" w:hAnsi="Times New Roman"/>
          <w:sz w:val="28"/>
          <w:szCs w:val="28"/>
          <w:lang w:eastAsia="ru-RU"/>
        </w:rPr>
        <w:t>ғ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ир ёфтани хосияти физик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>-механикии он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208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Нишонди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андаи обгузаронии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к</w:t>
      </w:r>
      <w:r w:rsidRPr="00C82236">
        <w:rPr>
          <w:rFonts w:ascii="Times New Roman" w:hAnsi="Times New Roman"/>
          <w:sz w:val="28"/>
          <w:szCs w:val="28"/>
          <w:lang w:eastAsia="ru-RU"/>
        </w:rPr>
        <w:t>ӯҳӣ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ин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Градиенти гидравлик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Суръати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аракати обои зеризамин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Таркиби гранулометр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Коэффисиент филтратсия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Масо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ати па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ншавии об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209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Ба хосияти механикии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к</w:t>
      </w:r>
      <w:r w:rsidRPr="00C82236">
        <w:rPr>
          <w:rFonts w:ascii="Times New Roman" w:hAnsi="Times New Roman"/>
          <w:sz w:val="28"/>
          <w:szCs w:val="28"/>
          <w:lang w:eastAsia="ru-RU"/>
        </w:rPr>
        <w:t>ӯҳӣ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дохил мешаванд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Коэффисиенти нарм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Коэффисиенти Пуассон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Коэффисиенти Кулон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Коэффисиенти филтратсия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Коэффисиенти сершавии он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 аз об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210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Нишона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ташхис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>: ранги сиё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, б</w:t>
      </w:r>
      <w:r w:rsidRPr="00C82236">
        <w:rPr>
          <w:rFonts w:ascii="Times New Roman" w:hAnsi="Times New Roman"/>
          <w:sz w:val="28"/>
          <w:szCs w:val="28"/>
          <w:lang w:eastAsia="ru-RU"/>
        </w:rPr>
        <w:t>ӯ</w:t>
      </w:r>
      <w:r w:rsidRPr="00C82236">
        <w:rPr>
          <w:rFonts w:ascii="Times New Roman Tj" w:hAnsi="Times New Roman Tj"/>
          <w:sz w:val="28"/>
          <w:szCs w:val="28"/>
          <w:lang w:eastAsia="ru-RU"/>
        </w:rPr>
        <w:t>йи гилмонанд, холигии зиёд, ми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дори мавод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органик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– таълу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доранд ба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Ил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Торф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намакдор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техноген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Ба лесс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211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Нишона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ташхис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>: ранги сиё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, намнокии калон, обгузаронии хуб, дорои бо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имонда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растаниг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то 10-60%-таъу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доранд ба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Вара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>санг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кристал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Ба торф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Ба 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абати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осилхези хок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Ба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к</w:t>
      </w:r>
      <w:r w:rsidRPr="00C82236">
        <w:rPr>
          <w:rFonts w:ascii="Times New Roman" w:hAnsi="Times New Roman"/>
          <w:sz w:val="28"/>
          <w:szCs w:val="28"/>
          <w:lang w:eastAsia="ru-RU"/>
        </w:rPr>
        <w:t>ӯҳӣ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Ба бо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имонда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ярч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212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Нишона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ташхис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>: дорои ранги зард-хокистар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>, пайдоишоти дорои хосияти резонандаг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>, дорои ми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дорои муайян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карбонат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>, сулфат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о, ба осон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шусташаванда, ф</w:t>
      </w:r>
      <w:r w:rsidRPr="00C82236">
        <w:rPr>
          <w:rFonts w:ascii="Times New Roman" w:hAnsi="Times New Roman"/>
          <w:sz w:val="28"/>
          <w:szCs w:val="28"/>
          <w:lang w:eastAsia="ru-RU"/>
        </w:rPr>
        <w:t>ӯ</w:t>
      </w:r>
      <w:r w:rsidRPr="00C82236">
        <w:rPr>
          <w:rFonts w:ascii="Times New Roman Tj" w:hAnsi="Times New Roman Tj"/>
          <w:sz w:val="28"/>
          <w:szCs w:val="28"/>
          <w:lang w:eastAsia="ru-RU"/>
        </w:rPr>
        <w:t>рунишинанда- таъу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доранд ба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магматик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Торф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аз растани бой буда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нак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Грунт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техноген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Ба леcс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213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Монолит (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инси яклухт</w:t>
      </w:r>
      <w:r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гуфта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Намунаи грунт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Намунаи грунт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о, ки дорои олиг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ва намнокии таби мебошанд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Намугаи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 бо намноеии табии ва сохтори вайроншуда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Намунаи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 бо сохтори табии он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5A3A85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Намунаи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к</w:t>
      </w:r>
      <w:r w:rsidRPr="00C82236">
        <w:rPr>
          <w:rFonts w:ascii="Times New Roman" w:hAnsi="Times New Roman"/>
          <w:sz w:val="28"/>
          <w:szCs w:val="28"/>
          <w:lang w:eastAsia="ru-RU"/>
        </w:rPr>
        <w:t>ӯҳӣ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бо хосияти механикии дар он буда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214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Му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лати ниго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дории монолит (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инси яклухт</w:t>
      </w:r>
      <w:r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на зиёда аз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2 сол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1 сол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3 мо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1 р</w:t>
      </w:r>
      <w:r w:rsidRPr="00C82236">
        <w:rPr>
          <w:rFonts w:ascii="Times New Roman" w:hAnsi="Times New Roman"/>
          <w:sz w:val="28"/>
          <w:szCs w:val="28"/>
          <w:lang w:eastAsia="ru-RU"/>
        </w:rPr>
        <w:t>ӯ</w:t>
      </w:r>
      <w:r w:rsidRPr="00C82236">
        <w:rPr>
          <w:rFonts w:ascii="Times New Roman Tj" w:hAnsi="Times New Roman Tj"/>
          <w:sz w:val="28"/>
          <w:szCs w:val="28"/>
          <w:lang w:eastAsia="ru-RU"/>
        </w:rPr>
        <w:t>з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1 р</w:t>
      </w:r>
      <w:r w:rsidRPr="00C82236">
        <w:rPr>
          <w:rFonts w:ascii="Times New Roman" w:hAnsi="Times New Roman"/>
          <w:sz w:val="28"/>
          <w:szCs w:val="28"/>
          <w:lang w:eastAsia="ru-RU"/>
        </w:rPr>
        <w:t>ӯ</w:t>
      </w:r>
      <w:r w:rsidRPr="00C82236">
        <w:rPr>
          <w:rFonts w:ascii="Times New Roman Tj" w:hAnsi="Times New Roman Tj"/>
          <w:sz w:val="28"/>
          <w:szCs w:val="28"/>
          <w:lang w:eastAsia="ru-RU"/>
        </w:rPr>
        <w:t>з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215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Кор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техникии мелиоратив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дар грунт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 гуфта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Тар</w:t>
      </w:r>
      <w:r w:rsidRPr="00C82236">
        <w:rPr>
          <w:rFonts w:ascii="Times New Roman" w:hAnsi="Times New Roman"/>
          <w:sz w:val="28"/>
          <w:szCs w:val="28"/>
          <w:lang w:eastAsia="ru-RU"/>
        </w:rPr>
        <w:t>ғ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ирди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ии сунъии таркиби он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Та</w:t>
      </w:r>
      <w:r w:rsidRPr="00C82236">
        <w:rPr>
          <w:rFonts w:ascii="Times New Roman" w:hAnsi="Times New Roman"/>
          <w:sz w:val="28"/>
          <w:szCs w:val="28"/>
          <w:lang w:eastAsia="ru-RU"/>
        </w:rPr>
        <w:t>ғ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ирди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ии сунъии таркиб ва сохтори грунт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Бо ма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>сади бе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тарнамоии таркиби он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о барои баланд бардоштани хусусияти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осилхезии он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Та</w:t>
      </w:r>
      <w:r w:rsidRPr="00C82236">
        <w:rPr>
          <w:rFonts w:ascii="Times New Roman" w:hAnsi="Times New Roman"/>
          <w:sz w:val="28"/>
          <w:szCs w:val="28"/>
          <w:lang w:eastAsia="ru-RU"/>
        </w:rPr>
        <w:t>ғ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иржи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 бо ма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>сади вайрон кардани таркиби он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 дьарои истифодабар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дар исте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солот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амаи дигаргуни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дар он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 ба назар расанда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216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Намуди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му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андис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>-геолог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гуфта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Дорои таркиби механикии якхела бада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Дорои хосияти та</w:t>
      </w:r>
      <w:r w:rsidRPr="00C82236">
        <w:rPr>
          <w:rFonts w:ascii="Times New Roman" w:hAnsi="Times New Roman"/>
          <w:sz w:val="28"/>
          <w:szCs w:val="28"/>
          <w:lang w:eastAsia="ru-RU"/>
        </w:rPr>
        <w:t>ғ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ирёбии якхела буда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Дорои таркиби якхелаи обию-физик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Дорои пайдоишти якхела буда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Таркиби якхелаи литолог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дошта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217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Меъёри муста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камии биною иншоот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о чи ба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исоб меравад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Бино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сохташаыанда бояд дорои самти вертикалии дошта бошанд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Фурунишинии та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курсии бино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Грунт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ое, ки дар он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 бино</w:t>
      </w:r>
      <w:r w:rsidRPr="00C82236">
        <w:rPr>
          <w:rFonts w:ascii="Times New Roman" w:hAnsi="Times New Roman"/>
          <w:sz w:val="28"/>
          <w:szCs w:val="28"/>
          <w:lang w:eastAsia="ru-RU"/>
        </w:rPr>
        <w:t>ҳҳ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 сохта мешаванд, бояд дорои хосияти фурурав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дошта бошанд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олати сейсмикии минта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Вариант </w:t>
      </w:r>
      <w:r w:rsidRPr="00C82236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C82236">
        <w:rPr>
          <w:rFonts w:ascii="Times New Roman Tj" w:hAnsi="Times New Roman Tj"/>
          <w:sz w:val="28"/>
          <w:szCs w:val="28"/>
          <w:lang w:val="en-US" w:eastAsia="ru-RU"/>
        </w:rPr>
        <w:t>C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218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Раванд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экзоген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гуфта, раванд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оеро меноман, дорои чигуна пайдоишот доранд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Раванд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ое, ки дар сат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 замин ба амал меоянд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Дар 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аъри замин ба амал меоянд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Раванд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ое, ки дар сат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 атмосфера ба амал меоянд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Раванд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ое, ки дар 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аъри ба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ру у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>йнус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 ба амал меоянд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Дар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ама вариянт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номбаршуда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219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Раванд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эндоген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гуфта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Дар болои замин ба амал оянда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Раванд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ое, ки дар 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аъри замин ба амал меоянд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Дар атмосфера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Дар об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Раванд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мазкуро дар табиат мушо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ида кардан </w:t>
      </w:r>
      <w:r w:rsidRPr="00C82236">
        <w:rPr>
          <w:rFonts w:ascii="Times New Roman" w:hAnsi="Times New Roman"/>
          <w:sz w:val="28"/>
          <w:szCs w:val="28"/>
          <w:lang w:eastAsia="ru-RU"/>
        </w:rPr>
        <w:t>ғ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айри имкон ба хисоб меравад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220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Самти геодинамикаи му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андис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ба кадом самт равона карда шудааст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Ба ом</w:t>
      </w:r>
      <w:r w:rsidRPr="00C82236">
        <w:rPr>
          <w:rFonts w:ascii="Times New Roman" w:hAnsi="Times New Roman"/>
          <w:sz w:val="28"/>
          <w:szCs w:val="28"/>
          <w:lang w:eastAsia="ru-RU"/>
        </w:rPr>
        <w:t>ӯ</w:t>
      </w:r>
      <w:r w:rsidRPr="00C82236">
        <w:rPr>
          <w:rFonts w:ascii="Times New Roman Tj" w:hAnsi="Times New Roman Tj"/>
          <w:sz w:val="28"/>
          <w:szCs w:val="28"/>
          <w:lang w:eastAsia="ru-RU"/>
        </w:rPr>
        <w:t>зиши раванд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му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андис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>-геолог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Пешг</w:t>
      </w:r>
      <w:r w:rsidRPr="00C82236">
        <w:rPr>
          <w:rFonts w:ascii="Times New Roman" w:hAnsi="Times New Roman"/>
          <w:sz w:val="28"/>
          <w:szCs w:val="28"/>
          <w:lang w:eastAsia="ru-RU"/>
        </w:rPr>
        <w:t>ӯ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ии раванд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му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андис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>-геолог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Ба ом</w:t>
      </w:r>
      <w:r w:rsidRPr="00C82236">
        <w:rPr>
          <w:rFonts w:ascii="Times New Roman" w:hAnsi="Times New Roman"/>
          <w:sz w:val="28"/>
          <w:szCs w:val="28"/>
          <w:lang w:eastAsia="ru-RU"/>
        </w:rPr>
        <w:t>ӯ</w:t>
      </w:r>
      <w:r w:rsidRPr="00C82236">
        <w:rPr>
          <w:rFonts w:ascii="Times New Roman Tj" w:hAnsi="Times New Roman Tj"/>
          <w:sz w:val="28"/>
          <w:szCs w:val="28"/>
          <w:lang w:eastAsia="ru-RU"/>
        </w:rPr>
        <w:t>зиши э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тимолияти гузаронидани кор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сохтмон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дар шароит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хоси геолог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Ба ом</w:t>
      </w:r>
      <w:r w:rsidRPr="00C82236">
        <w:rPr>
          <w:rFonts w:ascii="Times New Roman" w:hAnsi="Times New Roman"/>
          <w:sz w:val="28"/>
          <w:szCs w:val="28"/>
          <w:lang w:eastAsia="ru-RU"/>
        </w:rPr>
        <w:t>ӯ</w:t>
      </w:r>
      <w:r w:rsidRPr="00C82236">
        <w:rPr>
          <w:rFonts w:ascii="Times New Roman Tj" w:hAnsi="Times New Roman Tj"/>
          <w:sz w:val="28"/>
          <w:szCs w:val="28"/>
          <w:lang w:eastAsia="ru-RU"/>
        </w:rPr>
        <w:t>зиши масъала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му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офизати гирду атроф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Ба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амаи ишора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дар боло овардашуда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221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Бодх</w:t>
      </w:r>
      <w:r w:rsidRPr="00C82236">
        <w:rPr>
          <w:rFonts w:ascii="Times New Roman" w:hAnsi="Times New Roman"/>
          <w:sz w:val="28"/>
          <w:szCs w:val="28"/>
          <w:lang w:eastAsia="ru-RU"/>
        </w:rPr>
        <w:t>ӯ</w:t>
      </w:r>
      <w:r w:rsidRPr="00C82236">
        <w:rPr>
          <w:rFonts w:ascii="Times New Roman Tj" w:hAnsi="Times New Roman Tj"/>
          <w:sz w:val="28"/>
          <w:szCs w:val="28"/>
          <w:lang w:eastAsia="ru-RU"/>
        </w:rPr>
        <w:t>рдашав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гуфта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 раванди вайроншави ва та</w:t>
      </w:r>
      <w:r w:rsidRPr="00C82236">
        <w:rPr>
          <w:rFonts w:ascii="Times New Roman" w:hAnsi="Times New Roman"/>
          <w:sz w:val="28"/>
          <w:szCs w:val="28"/>
          <w:lang w:eastAsia="ru-RU"/>
        </w:rPr>
        <w:t>ғ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ирёбии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к</w:t>
      </w:r>
      <w:r w:rsidRPr="00C82236">
        <w:rPr>
          <w:rFonts w:ascii="Times New Roman" w:hAnsi="Times New Roman"/>
          <w:sz w:val="28"/>
          <w:szCs w:val="28"/>
          <w:lang w:eastAsia="ru-RU"/>
        </w:rPr>
        <w:t>ӯҳ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иро бо таъсири омил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беруна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Раванди вайроншавии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к</w:t>
      </w:r>
      <w:r w:rsidRPr="00C82236">
        <w:rPr>
          <w:rFonts w:ascii="Times New Roman" w:hAnsi="Times New Roman"/>
          <w:sz w:val="28"/>
          <w:szCs w:val="28"/>
          <w:lang w:eastAsia="ru-RU"/>
        </w:rPr>
        <w:t>ӯҳӣ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зери таъсири 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>увва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вазнин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Раванди вайроншави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к</w:t>
      </w:r>
      <w:r w:rsidRPr="00C82236">
        <w:rPr>
          <w:rFonts w:ascii="Times New Roman" w:hAnsi="Times New Roman"/>
          <w:sz w:val="28"/>
          <w:szCs w:val="28"/>
          <w:lang w:eastAsia="ru-RU"/>
        </w:rPr>
        <w:t>ӯҳӣ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зери таъсири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арорат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ангоми таъсири омил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сейсмик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Варианти </w:t>
      </w:r>
      <w:r w:rsidRPr="00C82236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ва </w:t>
      </w:r>
      <w:r w:rsidRPr="00C82236">
        <w:rPr>
          <w:rFonts w:ascii="Times New Roman Tj" w:hAnsi="Times New Roman Tj"/>
          <w:sz w:val="28"/>
          <w:szCs w:val="28"/>
          <w:lang w:val="en-US" w:eastAsia="ru-RU"/>
        </w:rPr>
        <w:t>C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222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Ма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сулоти зери таъсири раванди бодх</w:t>
      </w:r>
      <w:r w:rsidRPr="00C82236">
        <w:rPr>
          <w:rFonts w:ascii="Times New Roman" w:hAnsi="Times New Roman"/>
          <w:sz w:val="28"/>
          <w:szCs w:val="28"/>
          <w:lang w:eastAsia="ru-RU"/>
        </w:rPr>
        <w:t>ӯ</w:t>
      </w:r>
      <w:r w:rsidRPr="00C82236">
        <w:rPr>
          <w:rFonts w:ascii="Times New Roman Tj" w:hAnsi="Times New Roman Tj"/>
          <w:sz w:val="28"/>
          <w:szCs w:val="28"/>
          <w:lang w:eastAsia="ru-RU"/>
        </w:rPr>
        <w:t>рдашав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арор гирифта аммо зери таъсири раванд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кучонидашав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арор нагирифтаанд чи меноманд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Аллювий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Делювий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Коллювий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Элювий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Пролювий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223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Омили асосии раванди химиявии чи ьа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исоб меравад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арорати паст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арорати баланд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Намнокии паст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Намноки баланд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Вариант </w:t>
      </w:r>
      <w:r w:rsidRPr="00C82236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C82236">
        <w:rPr>
          <w:rFonts w:ascii="Times New Roman Tj" w:hAnsi="Times New Roman Tj"/>
          <w:sz w:val="28"/>
          <w:szCs w:val="28"/>
          <w:lang w:val="en-US" w:eastAsia="ru-RU"/>
        </w:rPr>
        <w:t>C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224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Бодх</w:t>
      </w:r>
      <w:r w:rsidRPr="00C82236">
        <w:rPr>
          <w:rFonts w:ascii="Times New Roman" w:hAnsi="Times New Roman"/>
          <w:sz w:val="28"/>
          <w:szCs w:val="28"/>
          <w:lang w:eastAsia="ru-RU"/>
        </w:rPr>
        <w:t>ӯ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рдашавии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арорати ба кадои намуди бодхурдашав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дохил мешавад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Бодхурдашавии физик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Бодхурдашавии химияв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Ба бодхурдашавии механик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Бодхурдашавии биолог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Ба бодхурдашавии биохимияв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225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Бодхурдашавии биолог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ин вайроншавии 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инс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 зери таъсири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Растани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айвонот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Микроорганизм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Вариант А, </w:t>
      </w:r>
      <w:r w:rsidRPr="00C82236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; </w:t>
      </w:r>
      <w:r w:rsidRPr="00C82236">
        <w:rPr>
          <w:rFonts w:ascii="Times New Roman Tj" w:hAnsi="Times New Roman Tj"/>
          <w:sz w:val="28"/>
          <w:szCs w:val="28"/>
          <w:lang w:val="en-US" w:eastAsia="ru-RU"/>
        </w:rPr>
        <w:t>E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Вариант А, </w:t>
      </w:r>
      <w:r w:rsidRPr="00C82236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C82236">
        <w:rPr>
          <w:rFonts w:ascii="Times New Roman Tj" w:hAnsi="Times New Roman Tj"/>
          <w:sz w:val="28"/>
          <w:szCs w:val="28"/>
          <w:lang w:val="en-US" w:eastAsia="ru-RU"/>
        </w:rPr>
        <w:t>C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226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Ро</w:t>
      </w:r>
      <w:r w:rsidRPr="00C82236">
        <w:rPr>
          <w:rFonts w:ascii="Times New Roman" w:hAnsi="Times New Roman"/>
          <w:sz w:val="28"/>
          <w:szCs w:val="28"/>
          <w:lang w:eastAsia="ru-RU"/>
        </w:rPr>
        <w:t>ҳҳ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асосии мубориза бар зидди раванд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бодхурдашав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Сохтани канал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калони обёрикунанда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Му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офизати грунт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 аз мавод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ба раванд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мазкур оваранда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Нармнамоии грунт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Вариант А, </w:t>
      </w:r>
      <w:r w:rsidRPr="00C82236">
        <w:rPr>
          <w:rFonts w:ascii="Times New Roman Tj" w:hAnsi="Times New Roman Tj"/>
          <w:sz w:val="28"/>
          <w:szCs w:val="28"/>
          <w:lang w:val="en-US" w:eastAsia="ru-RU"/>
        </w:rPr>
        <w:t>B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Вариант </w:t>
      </w:r>
      <w:r w:rsidRPr="00C82236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r w:rsidRPr="00C82236">
        <w:rPr>
          <w:rFonts w:ascii="Times New Roman Tj" w:hAnsi="Times New Roman Tj"/>
          <w:sz w:val="28"/>
          <w:szCs w:val="28"/>
          <w:lang w:val="en-US" w:eastAsia="ru-RU"/>
        </w:rPr>
        <w:t>C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227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Кадом ро</w:t>
      </w:r>
      <w:r w:rsidRPr="00C82236">
        <w:rPr>
          <w:rFonts w:ascii="Times New Roman" w:hAnsi="Times New Roman"/>
          <w:sz w:val="28"/>
          <w:szCs w:val="28"/>
          <w:lang w:eastAsia="ru-RU"/>
        </w:rPr>
        <w:t>ҳҳ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асосии пешбарандаи кор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сохтмон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дар поён оварда шуда барои сохтан дар хок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яхбастаи доим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гузаронидан имконпазир аст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Кор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сохтмон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бо дар назар гирифтани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олати грунт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яхбаста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Дар як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олати яхбастаги 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арор доштани он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Дар он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 кам гузаштани раванд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шаклдигаркун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ангоми давра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гармшав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Дар назар гирифтани раванд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обшав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пеш аз сохтмон дар ингу грунт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амаи ро</w:t>
      </w:r>
      <w:r w:rsidRPr="00C82236">
        <w:rPr>
          <w:rFonts w:ascii="Times New Roman" w:hAnsi="Times New Roman"/>
          <w:sz w:val="28"/>
          <w:szCs w:val="28"/>
          <w:lang w:eastAsia="ru-RU"/>
        </w:rPr>
        <w:t>ҳҳ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номбаршуда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228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Кадом раванд дар макон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криолити хос нестанд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Морозное кучение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Термокарст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Сталактит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Солифлюксия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Сернамакшав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229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Чорабини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мубориза бар зидди раванд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эолиро нишон ди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ед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Рехтани туда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рег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ад-</w:t>
      </w:r>
      <w:r w:rsidRPr="00C82236">
        <w:rPr>
          <w:rFonts w:ascii="Times New Roman" w:hAnsi="Times New Roman"/>
          <w:sz w:val="28"/>
          <w:szCs w:val="28"/>
          <w:lang w:eastAsia="ru-RU"/>
        </w:rPr>
        <w:t>қ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ади иншоот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мав</w:t>
      </w:r>
      <w:r w:rsidRPr="00C82236">
        <w:rPr>
          <w:rFonts w:ascii="Times New Roman" w:hAnsi="Times New Roman"/>
          <w:sz w:val="28"/>
          <w:szCs w:val="28"/>
          <w:lang w:eastAsia="ru-RU"/>
        </w:rPr>
        <w:t>ҷ</w:t>
      </w:r>
      <w:r w:rsidRPr="00C82236">
        <w:rPr>
          <w:rFonts w:ascii="Times New Roman Tj" w:hAnsi="Times New Roman Tj"/>
          <w:sz w:val="28"/>
          <w:szCs w:val="28"/>
          <w:lang w:eastAsia="ru-RU"/>
        </w:rPr>
        <w:t>удбуда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Сохтани иншоот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аз бод му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офизаткунанда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Муста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кам кардани рег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 бо ма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лул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ои махсуси эмултсион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Фитомелиоратсиия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Вариант А, Г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Pr="00C82236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82236">
        <w:rPr>
          <w:rFonts w:ascii="Times New Roman Tj" w:hAnsi="Times New Roman Tj"/>
          <w:sz w:val="28"/>
          <w:szCs w:val="28"/>
          <w:lang w:eastAsia="ru-RU"/>
        </w:rPr>
        <w:t>230</w:t>
      </w:r>
      <w:r>
        <w:rPr>
          <w:rFonts w:ascii="Times New Roman Tj" w:hAnsi="Times New Roman Tj"/>
          <w:sz w:val="28"/>
          <w:szCs w:val="28"/>
        </w:rPr>
        <w:t>.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82236">
        <w:rPr>
          <w:rFonts w:ascii="Times New Roman Tj" w:hAnsi="Times New Roman Tj"/>
          <w:sz w:val="28"/>
          <w:szCs w:val="28"/>
          <w:lang w:eastAsia="ru-RU"/>
        </w:rPr>
        <w:t>Базиси эрозия гуфта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Нишонаи мутлак</w:t>
      </w:r>
      <w:r w:rsidRPr="00C82236">
        <w:rPr>
          <w:rFonts w:ascii="Times New Roman" w:hAnsi="Times New Roman"/>
          <w:sz w:val="28"/>
          <w:szCs w:val="28"/>
          <w:lang w:eastAsia="ru-RU"/>
        </w:rPr>
        <w:t>ӣ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 болооби дарё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Саршавии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авзаи дарё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Нишонаи резишго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 дарё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C82236">
        <w:rPr>
          <w:rFonts w:ascii="Times New Roman Tj" w:hAnsi="Times New Roman Tj"/>
          <w:sz w:val="28"/>
          <w:szCs w:val="28"/>
          <w:lang w:eastAsia="ru-RU"/>
        </w:rPr>
        <w:t>Масо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ати </w:t>
      </w:r>
      <w:r w:rsidRPr="00C82236">
        <w:rPr>
          <w:rFonts w:ascii="Times New Roman" w:hAnsi="Times New Roman"/>
          <w:sz w:val="28"/>
          <w:szCs w:val="28"/>
          <w:lang w:eastAsia="ru-RU"/>
        </w:rPr>
        <w:t>ҳ</w:t>
      </w:r>
      <w:r w:rsidRPr="00C82236">
        <w:rPr>
          <w:rFonts w:ascii="Times New Roman Tj" w:hAnsi="Times New Roman Tj"/>
          <w:sz w:val="28"/>
          <w:szCs w:val="28"/>
          <w:lang w:eastAsia="ru-RU"/>
        </w:rPr>
        <w:t>авзаи дарё</w:t>
      </w:r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:rsidR="00A25CE4" w:rsidRDefault="00A25CE4" w:rsidP="00491BF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C82236">
        <w:rPr>
          <w:rFonts w:ascii="Times New Roman Tj" w:hAnsi="Times New Roman Tj"/>
          <w:sz w:val="28"/>
          <w:szCs w:val="28"/>
          <w:lang w:eastAsia="ru-RU"/>
        </w:rPr>
        <w:t xml:space="preserve">Майдони </w:t>
      </w:r>
      <w:r w:rsidRPr="00C82236">
        <w:rPr>
          <w:rFonts w:ascii="Times New Roman" w:hAnsi="Times New Roman"/>
          <w:sz w:val="28"/>
          <w:szCs w:val="28"/>
          <w:lang w:eastAsia="ru-RU"/>
        </w:rPr>
        <w:t>ғ</w:t>
      </w:r>
      <w:r w:rsidRPr="00C82236">
        <w:rPr>
          <w:rFonts w:ascii="Times New Roman Tj" w:hAnsi="Times New Roman Tj"/>
          <w:sz w:val="28"/>
          <w:szCs w:val="28"/>
          <w:lang w:eastAsia="ru-RU"/>
        </w:rPr>
        <w:t>изогирии дарё;</w:t>
      </w:r>
    </w:p>
    <w:p w:rsidR="00A25CE4" w:rsidRPr="00C82236" w:rsidRDefault="00A25CE4"/>
    <w:sectPr w:rsidR="00A25CE4" w:rsidRPr="00C82236" w:rsidSect="00C8223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370E"/>
    <w:multiLevelType w:val="multilevel"/>
    <w:tmpl w:val="C9BCDB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C907990"/>
    <w:multiLevelType w:val="multilevel"/>
    <w:tmpl w:val="D4182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A246A5A"/>
    <w:multiLevelType w:val="hybridMultilevel"/>
    <w:tmpl w:val="56A429B6"/>
    <w:lvl w:ilvl="0" w:tplc="91586864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4061701"/>
    <w:multiLevelType w:val="multilevel"/>
    <w:tmpl w:val="669C00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57347ED"/>
    <w:multiLevelType w:val="multilevel"/>
    <w:tmpl w:val="073E0E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9A6654B"/>
    <w:multiLevelType w:val="multilevel"/>
    <w:tmpl w:val="89CE26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77A2C82"/>
    <w:multiLevelType w:val="hybridMultilevel"/>
    <w:tmpl w:val="449A1A5E"/>
    <w:lvl w:ilvl="0" w:tplc="D5640886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5BE351FF"/>
    <w:multiLevelType w:val="hybridMultilevel"/>
    <w:tmpl w:val="A4D4F166"/>
    <w:lvl w:ilvl="0" w:tplc="8FDA19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B001F82"/>
    <w:multiLevelType w:val="hybridMultilevel"/>
    <w:tmpl w:val="F7260C70"/>
    <w:lvl w:ilvl="0" w:tplc="8FDA19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D1145BD"/>
    <w:multiLevelType w:val="hybridMultilevel"/>
    <w:tmpl w:val="5774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9"/>
  </w:num>
  <w:num w:numId="7">
    <w:abstractNumId w:val="7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7045"/>
    <w:rsid w:val="000E4514"/>
    <w:rsid w:val="0019678A"/>
    <w:rsid w:val="001D6B9E"/>
    <w:rsid w:val="001E1EDA"/>
    <w:rsid w:val="002A009A"/>
    <w:rsid w:val="002C318F"/>
    <w:rsid w:val="0045525F"/>
    <w:rsid w:val="00491BF1"/>
    <w:rsid w:val="004B3BD2"/>
    <w:rsid w:val="00592EBD"/>
    <w:rsid w:val="005A3A85"/>
    <w:rsid w:val="00644093"/>
    <w:rsid w:val="00686DA9"/>
    <w:rsid w:val="006A5A10"/>
    <w:rsid w:val="007E5159"/>
    <w:rsid w:val="008107B5"/>
    <w:rsid w:val="0094380C"/>
    <w:rsid w:val="00A25CE4"/>
    <w:rsid w:val="00A30DB4"/>
    <w:rsid w:val="00AB31C4"/>
    <w:rsid w:val="00C82236"/>
    <w:rsid w:val="00E208EB"/>
    <w:rsid w:val="00EB7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EB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aliases w:val="Char"/>
    <w:basedOn w:val="Normal"/>
    <w:link w:val="BalloonTextChar"/>
    <w:uiPriority w:val="99"/>
    <w:semiHidden/>
    <w:rsid w:val="00592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Char Char"/>
    <w:basedOn w:val="DefaultParagraphFont"/>
    <w:link w:val="BalloonText"/>
    <w:uiPriority w:val="99"/>
    <w:semiHidden/>
    <w:locked/>
    <w:rsid w:val="00592EBD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uiPriority w:val="99"/>
    <w:rsid w:val="00592EBD"/>
    <w:rPr>
      <w:rFonts w:cs="Times New Roman"/>
    </w:rPr>
  </w:style>
  <w:style w:type="paragraph" w:styleId="NormalWeb">
    <w:name w:val="Normal (Web)"/>
    <w:basedOn w:val="Normal"/>
    <w:uiPriority w:val="99"/>
    <w:semiHidden/>
    <w:rsid w:val="00592EBD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592EBD"/>
  </w:style>
  <w:style w:type="character" w:styleId="Emphasis">
    <w:name w:val="Emphasis"/>
    <w:basedOn w:val="DefaultParagraphFont"/>
    <w:uiPriority w:val="99"/>
    <w:qFormat/>
    <w:rsid w:val="00592EBD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158</TotalTime>
  <Pages>42</Pages>
  <Words>8401</Words>
  <Characters>-32766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Муҳидинов Ф.А.</dc:creator>
  <cp:keywords/>
  <dc:description/>
  <cp:lastModifiedBy>oper05_101</cp:lastModifiedBy>
  <cp:revision>9</cp:revision>
  <dcterms:created xsi:type="dcterms:W3CDTF">2024-12-12T07:16:00Z</dcterms:created>
  <dcterms:modified xsi:type="dcterms:W3CDTF">2024-12-13T05:35:00Z</dcterms:modified>
</cp:coreProperties>
</file>